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bookmarkEnd w:id="0"/>
    <w:p w14:paraId="75AA3CAF" w14:textId="51379E47" w:rsidR="0016743A" w:rsidRDefault="0016743A" w:rsidP="001674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 w:rsidR="00892E9B">
        <w:rPr>
          <w:rFonts w:ascii="Times New Roman" w:hAnsi="Times New Roman"/>
          <w:bCs/>
          <w:color w:val="000000"/>
          <w:sz w:val="36"/>
          <w:szCs w:val="36"/>
        </w:rPr>
        <w:t>улице Дорожников в районе участков 2-6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p w14:paraId="1F518176" w14:textId="77777777" w:rsidR="0016743A" w:rsidRPr="0016743A" w:rsidRDefault="0016743A" w:rsidP="0016743A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279E0719" w14:textId="77777777" w:rsidR="00052821" w:rsidRDefault="00052821" w:rsidP="00C56EDA">
      <w:pPr>
        <w:rPr>
          <w:rFonts w:ascii="Times New Roman" w:hAnsi="Times New Roman"/>
          <w:sz w:val="28"/>
          <w:szCs w:val="28"/>
        </w:rPr>
      </w:pPr>
    </w:p>
    <w:p w14:paraId="74832258" w14:textId="77777777" w:rsidR="001009FE" w:rsidRDefault="001009FE" w:rsidP="00C56EDA">
      <w:pPr>
        <w:rPr>
          <w:rFonts w:ascii="Times New Roman" w:hAnsi="Times New Roman"/>
          <w:sz w:val="28"/>
          <w:szCs w:val="28"/>
        </w:rPr>
      </w:pPr>
    </w:p>
    <w:p w14:paraId="65C9891F" w14:textId="323BCD57" w:rsidR="00042413" w:rsidRDefault="00042413" w:rsidP="00C56EDA">
      <w:pPr>
        <w:rPr>
          <w:rFonts w:ascii="Times New Roman" w:hAnsi="Times New Roman"/>
          <w:sz w:val="28"/>
          <w:szCs w:val="28"/>
        </w:rPr>
      </w:pPr>
    </w:p>
    <w:p w14:paraId="3B415733" w14:textId="54BB1C23" w:rsidR="00F300D7" w:rsidRDefault="00F300D7" w:rsidP="00C56EDA">
      <w:pPr>
        <w:rPr>
          <w:rFonts w:ascii="Times New Roman" w:hAnsi="Times New Roman"/>
          <w:sz w:val="28"/>
          <w:szCs w:val="28"/>
        </w:rPr>
      </w:pPr>
    </w:p>
    <w:p w14:paraId="7F9E4D8A" w14:textId="77777777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1EC5A0FA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06064">
        <w:rPr>
          <w:rFonts w:ascii="Times New Roman" w:hAnsi="Times New Roman"/>
          <w:sz w:val="28"/>
          <w:szCs w:val="28"/>
        </w:rPr>
        <w:t>3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3688B350" w14:textId="77777777" w:rsidR="00892E9B" w:rsidRDefault="00892E9B" w:rsidP="00892E9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>улице Дорожников в районе участков 2-6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p w14:paraId="72F0F9B5" w14:textId="7EF2AAB3" w:rsidR="00042413" w:rsidRPr="00042413" w:rsidRDefault="00042413" w:rsidP="000424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44"/>
          <w:szCs w:val="44"/>
        </w:rPr>
        <w:br/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41E230DD" w14:textId="1FD6F806" w:rsidR="00052821" w:rsidRPr="00A55520" w:rsidRDefault="00052821" w:rsidP="00C64A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661760">
        <w:rPr>
          <w:rFonts w:ascii="Times New Roman" w:hAnsi="Times New Roman"/>
          <w:sz w:val="28"/>
          <w:szCs w:val="28"/>
        </w:rPr>
        <w:t xml:space="preserve">г-н </w:t>
      </w:r>
      <w:r w:rsidR="00F300D7">
        <w:rPr>
          <w:rFonts w:ascii="Times New Roman" w:hAnsi="Times New Roman"/>
          <w:sz w:val="28"/>
          <w:szCs w:val="28"/>
        </w:rPr>
        <w:t xml:space="preserve">     </w:t>
      </w:r>
      <w:r w:rsidR="003B7773">
        <w:rPr>
          <w:rFonts w:ascii="Times New Roman" w:hAnsi="Times New Roman"/>
          <w:sz w:val="28"/>
          <w:szCs w:val="28"/>
        </w:rPr>
        <w:t>.</w:t>
      </w:r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07CA7B0D" w:rsidR="00052821" w:rsidRDefault="00084C8C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Директор:  </w:t>
      </w:r>
      <w:r w:rsidR="00F300D7">
        <w:rPr>
          <w:rFonts w:ascii="Times New Roman" w:hAnsi="Times New Roman"/>
          <w:sz w:val="28"/>
          <w:szCs w:val="28"/>
        </w:rPr>
        <w:t xml:space="preserve">   </w:t>
      </w:r>
      <w:r w:rsidR="0016743A">
        <w:rPr>
          <w:rFonts w:ascii="Times New Roman" w:hAnsi="Times New Roman"/>
          <w:sz w:val="28"/>
          <w:szCs w:val="28"/>
        </w:rPr>
        <w:t xml:space="preserve">                                             С.А. Плесовских</w:t>
      </w:r>
      <w:r w:rsidR="00F30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5773F6C4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31EEE4C9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34CBC2E5" w14:textId="77777777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15825127" w14:textId="4730A0B7" w:rsidR="00DE35FB" w:rsidRDefault="00C64A53" w:rsidP="00B31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23</w:t>
      </w:r>
    </w:p>
    <w:p w14:paraId="22BA2FC0" w14:textId="1E6EDEBD" w:rsidR="001F0BB4" w:rsidRDefault="001F0BB4" w:rsidP="001F0BB4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53F3387" wp14:editId="408BD101">
                <wp:simplePos x="0" y="0"/>
                <wp:positionH relativeFrom="margin">
                  <wp:posOffset>-275280</wp:posOffset>
                </wp:positionH>
                <wp:positionV relativeFrom="paragraph">
                  <wp:posOffset>86390</wp:posOffset>
                </wp:positionV>
                <wp:extent cx="6506845" cy="10135235"/>
                <wp:effectExtent l="0" t="0" r="27305" b="18415"/>
                <wp:wrapNone/>
                <wp:docPr id="123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6845" cy="10135235"/>
                          <a:chOff x="0" y="0"/>
                          <a:chExt cx="6514465" cy="10135448"/>
                        </a:xfrm>
                      </wpg:grpSpPr>
                      <wpg:grpSp>
                        <wpg:cNvPr id="123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123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BDDDB2E" w14:textId="77777777" w:rsidR="00C453A0" w:rsidRPr="00FE178E" w:rsidRDefault="00C453A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192E56EB" w14:textId="77777777" w:rsidR="00C453A0" w:rsidRPr="0003012F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053DEA" w14:textId="77777777" w:rsidR="00C453A0" w:rsidRPr="00FE178E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10"/>
                              <a:ext cx="12240" cy="1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BDFE52" w14:textId="2240F74B" w:rsidR="00C453A0" w:rsidRPr="00253EE4" w:rsidRDefault="00C453A0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Проект планировки и проект межевания территории по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улице Дорожников в районе участков 2-6 в р.п. Городище  </w:t>
                                </w: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Городищенского муниципального района Волгоградской области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5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6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7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8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9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0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9B6E7" w14:textId="77777777" w:rsidR="00C453A0" w:rsidRPr="00B958D0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5DEAA1D2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1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9AF498" w14:textId="77777777" w:rsidR="00C453A0" w:rsidRPr="00626750" w:rsidRDefault="00C453A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2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81127E" w14:textId="77777777" w:rsidR="00C453A0" w:rsidRPr="00626750" w:rsidRDefault="00C453A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29AF258B" w14:textId="77777777" w:rsidR="00C453A0" w:rsidRPr="0003012F" w:rsidRDefault="00C453A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3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4114F1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A63CF1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5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602279" w14:textId="77777777" w:rsidR="00C453A0" w:rsidRPr="00932DFF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Cs w:val="24"/>
                                    <w:lang w:val="en-US"/>
                                  </w:rPr>
                                </w:pPr>
                              </w:p>
                              <w:p w14:paraId="51173B32" w14:textId="77777777" w:rsidR="00C453A0" w:rsidRPr="00932DFF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</w:pPr>
                                <w:r w:rsidRPr="00932DFF"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Основная часть проекта планировки</w:t>
                                </w:r>
                                <w:r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.</w:t>
                                </w:r>
                              </w:p>
                              <w:p w14:paraId="0346D2B2" w14:textId="77777777" w:rsidR="00C453A0" w:rsidRPr="00626750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7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8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ED85B2" w14:textId="77777777" w:rsidR="00C453A0" w:rsidRDefault="00C453A0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39C9FF2" w14:textId="270FC461" w:rsidR="00C453A0" w:rsidRPr="00B15B4B" w:rsidRDefault="00C453A0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«Плеском»</w:t>
                                </w:r>
                              </w:p>
                              <w:p w14:paraId="5AFA109A" w14:textId="77777777" w:rsidR="00C453A0" w:rsidRPr="00CD6B3C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28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43E360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B8DB1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0E08CB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F7999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97CF7F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3B05A8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DC7ADD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3373CD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5A7BF9" w14:textId="7E0071F1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F3387" id="Группа 50" o:spid="_x0000_s1026" style="position:absolute;margin-left:-21.7pt;margin-top:6.8pt;width:512.35pt;height:798.05pt;z-index:251654144;mso-position-horizontal-relative:margin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l7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AIUqXu+AAAA3QAAAA8AAAAAAAAA&#10;AAAAAAAABwIAAGRycy9kb3ducmV2LnhtbFBLBQYAAAAAAwADALcAAADyAgAAAAA=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5iS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gyjcygl6/AQAA//8DAFBLAQItABQABgAIAAAAIQDb4fbL7gAAAIUBAAATAAAAAAAAAAAA&#10;AAAAAAAAAABbQ29udGVudF9UeXBlc10ueG1sUEsBAi0AFAAGAAgAAAAhAFr0LFu/AAAAFQEAAAsA&#10;AAAAAAAAAAAAAAAAHwEAAF9yZWxzLy5yZWxzUEsBAi0AFAAGAAgAAAAhABzHmJLEAAAA3QAAAA8A&#10;AAAAAAAAAAAAAAAABwIAAGRycy9kb3ducmV2LnhtbFBLBQYAAAAAAwADALcAAAD4AgAAAAA=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0J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Bziz0JwgAAAN0AAAAPAAAA&#10;AAAAAAAAAAAAAAcCAABkcnMvZG93bnJldi54bWxQSwUGAAAAAAMAAwC3AAAA9g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  <v:textbox inset="1pt,1pt,1pt,1pt">
                      <w:txbxContent>
                        <w:p w14:paraId="4BDDDB2E" w14:textId="77777777" w:rsidR="00C453A0" w:rsidRPr="00FE178E" w:rsidRDefault="00C453A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192E56EB" w14:textId="77777777" w:rsidR="00C453A0" w:rsidRPr="0003012F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  <v:textbox inset="1pt,1pt,1pt,1pt">
                      <w:txbxContent>
                        <w:p w14:paraId="40053DEA" w14:textId="77777777" w:rsidR="00C453A0" w:rsidRPr="00FE178E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10;width:12240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  <v:textbox inset="1pt,1pt,1pt,1pt">
                      <w:txbxContent>
                        <w:p w14:paraId="7FBDFE52" w14:textId="2240F74B" w:rsidR="00C453A0" w:rsidRPr="00253EE4" w:rsidRDefault="00C453A0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Проект планировки и проект межевания территории по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улице Дорожников в районе участков 2-6 в р.п. Городище  </w:t>
                          </w: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Городищенского муниципального района Волгоградской области</w:t>
                          </w: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Rx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KrARHG+AAAA3QAAAA8AAAAAAAAA&#10;AAAAAAAABwIAAGRycy9kb3ducmV2LnhtbFBLBQYAAAAAAwADALcAAADy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oG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FoS2ga+AAAA3QAAAA8AAAAAAAAA&#10;AAAAAAAABwIAAGRycy9kb3ducmV2LnhtbFBLBQYAAAAAAwADALcAAADyAgAAAAA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" filled="f" stroked="f" strokeweight=".25pt">
                    <v:textbox inset="1pt,1pt,1pt,1pt">
                      <w:txbxContent>
                        <w:p w14:paraId="43F9B6E7" w14:textId="77777777" w:rsidR="00C453A0" w:rsidRPr="00B958D0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5DEAA1D2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39AF498" w14:textId="77777777" w:rsidR="00C453A0" w:rsidRPr="00626750" w:rsidRDefault="00C453A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fXO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" filled="f" stroked="f" strokeweight=".25pt">
                    <v:textbox inset="1pt,1pt,1pt,1pt">
                      <w:txbxContent>
                        <w:p w14:paraId="2381127E" w14:textId="77777777" w:rsidR="00C453A0" w:rsidRPr="00626750" w:rsidRDefault="00C453A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29AF258B" w14:textId="77777777" w:rsidR="00C453A0" w:rsidRPr="0003012F" w:rsidRDefault="00C453A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BV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" filled="f" stroked="f" strokeweight=".25pt">
                    <v:textbox inset="1pt,1pt,1pt,1pt">
                      <w:txbxContent>
                        <w:p w14:paraId="1A4114F1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" filled="f" stroked="f" strokeweight=".25pt">
                    <v:textbox inset="1pt,1pt,1pt,1pt">
                      <w:txbxContent>
                        <w:p w14:paraId="52A63CF1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I7M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8m&#10;8P0mnCBXHwAAAP//AwBQSwECLQAUAAYACAAAACEA2+H2y+4AAACFAQAAEwAAAAAAAAAAAAAAAAAA&#10;AAAAW0NvbnRlbnRfVHlwZXNdLnhtbFBLAQItABQABgAIAAAAIQBa9CxbvwAAABUBAAALAAAAAAAA&#10;AAAAAAAAAB8BAABfcmVscy8ucmVsc1BLAQItABQABgAIAAAAIQBkrI7MvwAAAN0AAAAPAAAAAAAA&#10;AAAAAAAAAAcCAABkcnMvZG93bnJldi54bWxQSwUGAAAAAAMAAwC3AAAA8wIAAAAA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6602279" w14:textId="77777777" w:rsidR="00C453A0" w:rsidRPr="00932DFF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Cs w:val="24"/>
                              <w:lang w:val="en-US"/>
                            </w:rPr>
                          </w:pPr>
                        </w:p>
                        <w:p w14:paraId="51173B32" w14:textId="77777777" w:rsidR="00C453A0" w:rsidRPr="00932DFF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</w:pPr>
                          <w:r w:rsidRPr="00932DFF"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Основная часть проекта планировки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.</w:t>
                          </w:r>
                        </w:p>
                        <w:p w14:paraId="0346D2B2" w14:textId="77777777" w:rsidR="00C453A0" w:rsidRPr="00626750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Ug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9m&#10;8P0mnCBXHwAAAP//AwBQSwECLQAUAAYACAAAACEA2+H2y+4AAACFAQAAEwAAAAAAAAAAAAAAAAAA&#10;AAAAW0NvbnRlbnRfVHlwZXNdLnhtbFBLAQItABQABgAIAAAAIQBa9CxbvwAAABUBAAALAAAAAAAA&#10;AAAAAAAAAB8BAABfcmVscy8ucmVsc1BLAQItABQABgAIAAAAIQD7MrUgvwAAAN0AAAAPAAAAAAAA&#10;AAAAAAAAAAcCAABkcnMvZG93bnJldi54bWxQSwUGAAAAAAMAAwC3AAAA8wIAAAAA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TJ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xYr+PsmnCDXLwAAAP//AwBQSwECLQAUAAYACAAAACEA2+H2y+4AAACFAQAAEwAAAAAAAAAAAAAA&#10;AAAAAAAAW0NvbnRlbnRfVHlwZXNdLnhtbFBLAQItABQABgAIAAAAIQBa9CxbvwAAABUBAAALAAAA&#10;AAAAAAAAAAAAAB8BAABfcmVscy8ucmVsc1BLAQItABQABgAIAAAAIQDl4YTJwgAAAN0AAAAPAAAA&#10;AAAAAAAAAAAAAAcCAABkcnMvZG93bnJldi54bWxQSwUGAAAAAAMAAwC3AAAA9gIAAAAA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4F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fDLNzKCXv8BAAD//wMAUEsBAi0AFAAGAAgAAAAhANvh9svuAAAAhQEAABMAAAAAAAAAAAAA&#10;AAAAAAAAAFtDb250ZW50X1R5cGVzXS54bWxQSwECLQAUAAYACAAAACEAWvQsW78AAAAVAQAACwAA&#10;AAAAAAAAAAAAAAAfAQAAX3JlbHMvLnJlbHNQSwECLQAUAAYACAAAACEA5kK+BcMAAADdAAAADwAA&#10;AAAAAAAAAAAAAAAHAgAAZHJzL2Rvd25yZXYueG1sUEsFBgAAAAADAAMAtwAAAPcCAAAAAA==&#10;" filled="f" stroked="f" strokeweight=".25pt">
                    <v:textbox inset="1pt,1pt,1pt,1pt">
                      <w:txbxContent>
                        <w:p w14:paraId="22ED85B2" w14:textId="77777777" w:rsidR="00C453A0" w:rsidRDefault="00C453A0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39C9FF2" w14:textId="270FC461" w:rsidR="00C453A0" w:rsidRPr="00B15B4B" w:rsidRDefault="00C453A0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«Плеском»</w:t>
                          </w:r>
                        </w:p>
                        <w:p w14:paraId="5AFA109A" w14:textId="77777777" w:rsidR="00C453A0" w:rsidRPr="00CD6B3C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ue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L/I&#10;5vD8Jp4gt/8AAAD//wMAUEsBAi0AFAAGAAgAAAAhANvh9svuAAAAhQEAABMAAAAAAAAAAAAAAAAA&#10;AAAAAFtDb250ZW50X1R5cGVzXS54bWxQSwECLQAUAAYACAAAACEAWvQsW78AAAAVAQAACwAAAAAA&#10;AAAAAAAAAAAfAQAAX3JlbHMvLnJlbHNQSwECLQAUAAYACAAAACEAiQ4bnsAAAADdAAAADwAAAAAA&#10;AAAAAAAAAAAHAgAAZHJzL2Rvd25yZXYueG1sUEsFBgAAAAADAAMAtwAAAPQCAAAAAA==&#10;" filled="f" stroked="f" strokeweight=".25pt">
                  <v:textbox inset="1pt,1pt,1pt,1pt">
                    <w:txbxContent>
                      <w:p w14:paraId="4D43E360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" filled="f" stroked="f" strokeweight=".25pt">
                  <v:textbox inset="1pt,1pt,1pt,1pt">
                    <w:txbxContent>
                      <w:p w14:paraId="241B8DB1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" filled="f" stroked="f" strokeweight=".25pt">
                  <v:textbox inset="1pt,1pt,1pt,1pt">
                    <w:txbxContent>
                      <w:p w14:paraId="2F0E08CB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" filled="f" stroked="f" strokeweight=".25pt">
                  <v:textbox inset="1pt,1pt,1pt,1pt">
                    <w:txbxContent>
                      <w:p w14:paraId="2A3F7999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R2dwgAAAN0AAAAPAAAAZHJzL2Rvd25yZXYueG1sRE9Na8Mw&#10;DL0P+h+MCr0tTstW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D2NR2dwgAAAN0AAAAPAAAA&#10;AAAAAAAAAAAAAAcCAABkcnMvZG93bnJldi54bWxQSwUGAAAAAAMAAwC3AAAA9gIAAAAA&#10;" filled="f" stroked="f" strokeweight=".25pt">
                  <v:textbox inset="1pt,1pt,1pt,1pt">
                    <w:txbxContent>
                      <w:p w14:paraId="1597CF7F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" filled="f" stroked="f" strokeweight=".25pt">
                  <v:textbox inset="1pt,1pt,1pt,1pt">
                    <w:txbxContent>
                      <w:p w14:paraId="253B05A8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ZxwgAAAN0AAAAPAAAAZHJzL2Rvd25yZXYueG1sRE9Na8Mw&#10;DL0P+h+MCr0tTsvo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BpqyZxwgAAAN0AAAAPAAAA&#10;AAAAAAAAAAAAAAcCAABkcnMvZG93bnJldi54bWxQSwUGAAAAAAMAAwC3AAAA9gIAAAAA&#10;" filled="f" stroked="f" strokeweight=".25pt">
                  <v:textbox inset="1pt,1pt,1pt,1pt">
                    <w:txbxContent>
                      <w:p w14:paraId="22DC7ADD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LID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eDKNzKCXv8BAAD//wMAUEsBAi0AFAAGAAgAAAAhANvh9svuAAAAhQEAABMAAAAAAAAAAAAA&#10;AAAAAAAAAFtDb250ZW50X1R5cGVzXS54bWxQSwECLQAUAAYACAAAACEAWvQsW78AAAAVAQAACwAA&#10;AAAAAAAAAAAAAAAfAQAAX3JlbHMvLnJlbHNQSwECLQAUAAYACAAAACEAGDSyA8MAAADdAAAADwAA&#10;AAAAAAAAAAAAAAAHAgAAZHJzL2Rvd25yZXYueG1sUEsFBgAAAAADAAMAtwAAAPcCAAAAAA==&#10;" filled="f" stroked="f" strokeweight=".25pt">
                  <v:textbox inset="1pt,1pt,1pt,1pt">
                    <w:txbxContent>
                      <w:p w14:paraId="743373CD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" filled="f" stroked="f" strokeweight=".25pt">
                  <v:textbox inset="1pt,1pt,1pt,1pt">
                    <w:txbxContent>
                      <w:p w14:paraId="7A5A7BF9" w14:textId="7E0071F1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050E170" w14:textId="431B5F1B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p w14:paraId="25B5C8EC" w14:textId="0B3E5207" w:rsidR="001F0BB4" w:rsidRDefault="001F0BB4" w:rsidP="001F0B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14:paraId="15FF9AEA" w14:textId="4D71B663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DE35FB" w:rsidRPr="007066B0" w14:paraId="3F070C3D" w14:textId="77777777" w:rsidTr="001F0BB4">
        <w:tc>
          <w:tcPr>
            <w:tcW w:w="2176" w:type="dxa"/>
          </w:tcPr>
          <w:p w14:paraId="709D43AB" w14:textId="2FA6A44D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4986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33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1F0BB4">
        <w:tc>
          <w:tcPr>
            <w:tcW w:w="2176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4986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33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1F0BB4">
        <w:tc>
          <w:tcPr>
            <w:tcW w:w="2176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1F0BB4">
        <w:tc>
          <w:tcPr>
            <w:tcW w:w="2176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1F0BB4">
        <w:tc>
          <w:tcPr>
            <w:tcW w:w="2176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4986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33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1F0BB4">
        <w:tc>
          <w:tcPr>
            <w:tcW w:w="2176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33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1F0BB4">
        <w:tc>
          <w:tcPr>
            <w:tcW w:w="2176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1F0BB4">
        <w:tc>
          <w:tcPr>
            <w:tcW w:w="2176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1F0BB4">
        <w:tc>
          <w:tcPr>
            <w:tcW w:w="2176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1F0BB4">
        <w:tc>
          <w:tcPr>
            <w:tcW w:w="2176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1F0BB4">
        <w:tc>
          <w:tcPr>
            <w:tcW w:w="2176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1F0BB4">
        <w:tc>
          <w:tcPr>
            <w:tcW w:w="2176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1F0BB4">
        <w:tc>
          <w:tcPr>
            <w:tcW w:w="2176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1F0BB4">
        <w:tc>
          <w:tcPr>
            <w:tcW w:w="2176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A38408" w14:textId="126BD98E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3A855700" w:rsidR="00DE35FB" w:rsidRDefault="007553F7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82635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A86C00" wp14:editId="0E7BB2C1">
                <wp:simplePos x="0" y="0"/>
                <wp:positionH relativeFrom="column">
                  <wp:posOffset>-216535</wp:posOffset>
                </wp:positionH>
                <wp:positionV relativeFrom="paragraph">
                  <wp:posOffset>5959475</wp:posOffset>
                </wp:positionV>
                <wp:extent cx="597535" cy="142875"/>
                <wp:effectExtent l="0" t="0" r="0" b="0"/>
                <wp:wrapNone/>
                <wp:docPr id="1229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A54274" w14:textId="77777777" w:rsidR="00C453A0" w:rsidRPr="00FE178E" w:rsidRDefault="00C453A0" w:rsidP="00DE35FB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86C00" id="Rectangle 336" o:spid="_x0000_s1066" style="position:absolute;left:0;text-align:left;margin-left:-17.05pt;margin-top:469.25pt;width:47.05pt;height:1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" filled="f" stroked="f" strokeweight=".25pt">
                <v:textbox inset="1pt,1pt,1pt,1pt">
                  <w:txbxContent>
                    <w:p w14:paraId="17A54274" w14:textId="77777777" w:rsidR="00C453A0" w:rsidRPr="00FE178E" w:rsidRDefault="00C453A0" w:rsidP="00DE35FB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7812B1B8" w14:textId="0C119F37" w:rsidR="008E5C88" w:rsidRPr="0016743A" w:rsidRDefault="007553F7" w:rsidP="0016743A">
      <w:pPr>
        <w:tabs>
          <w:tab w:val="left" w:pos="709"/>
        </w:tabs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 w:rsidRPr="0016743A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2C44316A" wp14:editId="03AFD882">
                <wp:simplePos x="0" y="0"/>
                <wp:positionH relativeFrom="page">
                  <wp:posOffset>711200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8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9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0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3A5496" w14:textId="77777777" w:rsidR="00C453A0" w:rsidRPr="00542326" w:rsidRDefault="00C453A0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5167EB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5108F3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A839D6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1EE138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FC5B86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7A2C8" w14:textId="77777777" w:rsidR="00C453A0" w:rsidRPr="00542326" w:rsidRDefault="00C453A0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B20EF" w14:textId="77777777" w:rsidR="00C453A0" w:rsidRPr="00FE178E" w:rsidRDefault="00C453A0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EEB2CFD" w14:textId="77777777" w:rsidR="00C453A0" w:rsidRPr="00EB45AA" w:rsidRDefault="00C453A0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44316A" id="Group 1" o:spid="_x0000_s1067" style="position:absolute;left:0;text-align:left;margin-left:56pt;margin-top:20.2pt;width:515.35pt;height:794.8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">
                <v:rect id="Rectangle 2" o:spid="_x0000_s10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" filled="f" strokeweight="2pt"/>
                <v:line id="Line 3" o:spid="_x0000_s10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4" o:spid="_x0000_s10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TL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yisDac&#10;CUdAJl8AAAD//wMAUEsBAi0AFAAGAAgAAAAhANvh9svuAAAAhQEAABMAAAAAAAAAAAAAAAAAAAAA&#10;AFtDb250ZW50X1R5cGVzXS54bWxQSwECLQAUAAYACAAAACEAWvQsW78AAAAVAQAACwAAAAAAAAAA&#10;AAAAAAAfAQAAX3JlbHMvLnJlbHNQSwECLQAUAAYACAAAACEAgYqEy70AAADcAAAADwAAAAAAAAAA&#10;AAAAAAAHAgAAZHJzL2Rvd25yZXYueG1sUEsFBgAAAAADAAMAtwAAAPECAAAAAA==&#10;" strokeweight="2pt"/>
                <v:line id="Line 5" o:spid="_x0000_s10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6" o:spid="_x0000_s10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7" o:spid="_x0000_s10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8" o:spid="_x0000_s10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Ub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c&#10;vt+EE+T6AwAA//8DAFBLAQItABQABgAIAAAAIQDb4fbL7gAAAIUBAAATAAAAAAAAAAAAAAAAAAAA&#10;AABbQ29udGVudF9UeXBlc10ueG1sUEsBAi0AFAAGAAgAAAAhAFr0LFu/AAAAFQEAAAsAAAAAAAAA&#10;AAAAAAAAHwEAAF9yZWxzLy5yZWxzUEsBAi0AFAAGAAgAAAAhAEmh9Ru+AAAA3QAAAA8AAAAAAAAA&#10;AAAAAAAABwIAAGRycy9kb3ducmV2LnhtbFBLBQYAAAAAAwADALcAAADyAgAAAAA=&#10;" strokeweight="2pt"/>
                <v:line id="Line 9" o:spid="_x0000_s10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0" o:spid="_x0000_s10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line id="Line 11" o:spid="_x0000_s10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F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6M5&#10;fL8JJ8jVBwAA//8DAFBLAQItABQABgAIAAAAIQDb4fbL7gAAAIUBAAATAAAAAAAAAAAAAAAAAAAA&#10;AABbQ29udGVudF9UeXBlc10ueG1sUEsBAi0AFAAGAAgAAAAhAFr0LFu/AAAAFQEAAAsAAAAAAAAA&#10;AAAAAAAAHwEAAF9yZWxzLy5yZWxzUEsBAi0AFAAGAAgAAAAhADg+YWm+AAAA3QAAAA8AAAAAAAAA&#10;AAAAAAAABwIAAGRycy9kb3ducmV2LnhtbFBLBQYAAAAAAwADALcAAADyAgAAAAA=&#10;" strokeweight="2pt"/>
                <v:line id="Line 12" o:spid="_x0000_s10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" strokeweight="1pt"/>
                <v:rect id="Rectangle 13" o:spid="_x0000_s10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3F3A5496" w14:textId="77777777" w:rsidR="00C453A0" w:rsidRPr="00542326" w:rsidRDefault="00C453A0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135167EB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0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395108F3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0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13A839D6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0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B1EE138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0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3DFC5B86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XlL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BPzXlLwgAAAN0AAAAPAAAA&#10;AAAAAAAAAAAAAAcCAABkcnMvZG93bnJldi54bWxQSwUGAAAAAAMAAwC3AAAA9gIAAAAA&#10;" filled="f" stroked="f" strokeweight=".25pt">
                  <v:textbox inset="1pt,1pt,1pt,1pt">
                    <w:txbxContent>
                      <w:p w14:paraId="3947A2C8" w14:textId="77777777" w:rsidR="00C453A0" w:rsidRPr="00542326" w:rsidRDefault="00C453A0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05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eDKNzKC3vwBAAD//wMAUEsBAi0AFAAGAAgAAAAhANvh9svuAAAAhQEAABMAAAAAAAAAAAAA&#10;AAAAAAAAAFtDb250ZW50X1R5cGVzXS54bWxQSwECLQAUAAYACAAAACEAWvQsW78AAAAVAQAACwAA&#10;AAAAAAAAAAAAAAAfAQAAX3JlbHMvLnJlbHNQSwECLQAUAAYACAAAACEAPlLtOcMAAADdAAAADwAA&#10;AAAAAAAAAAAAAAAHAgAAZHJzL2Rvd25yZXYueG1sUEsFBgAAAAADAAMAtwAAAPcCAAAAAA==&#10;" filled="f" stroked="f" strokeweight=".25pt">
                  <v:textbox inset="1pt,1pt,1pt,1pt">
                    <w:txbxContent>
                      <w:p w14:paraId="0DBB20EF" w14:textId="77777777" w:rsidR="00C453A0" w:rsidRPr="00FE178E" w:rsidRDefault="00C453A0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EEB2CFD" w14:textId="77777777" w:rsidR="00C453A0" w:rsidRPr="00EB45AA" w:rsidRDefault="00C453A0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16743A">
        <w:rPr>
          <w:rFonts w:ascii="Times New Roman" w:hAnsi="Times New Roman"/>
          <w:b/>
          <w:sz w:val="28"/>
          <w:szCs w:val="28"/>
        </w:rPr>
        <w:t>Введение</w:t>
      </w:r>
    </w:p>
    <w:p w14:paraId="1AE35784" w14:textId="0F357C3B" w:rsidR="0016743A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743A">
        <w:rPr>
          <w:rFonts w:ascii="Times New Roman" w:hAnsi="Times New Roman"/>
          <w:sz w:val="28"/>
          <w:szCs w:val="28"/>
        </w:rPr>
        <w:t xml:space="preserve">Задачей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по разработке планировочной документации (проекта планировки и проекта межевания) территории определена территория в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 xml:space="preserve"> западной части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>р.п. Городище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Городищенского муниципального района Волгоградской области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>, ограниченной с восточной стороны автодорогой федерального значения, с западной – территорией некоммерческого садоводческого товарищества.</w:t>
      </w:r>
    </w:p>
    <w:p w14:paraId="06D2846C" w14:textId="5308AEA8" w:rsidR="00806064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Проектом предлагается 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перераспределение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 xml:space="preserve">5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земельн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участк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1 - № 5</w:t>
      </w:r>
      <w:r w:rsidR="00FE5B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4776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130007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2235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,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130007:1982, 34:03:230005:4060, 34:03:230005:4037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FE5B62">
        <w:rPr>
          <w:rFonts w:ascii="Times New Roman" w:hAnsi="Times New Roman"/>
          <w:color w:val="000000" w:themeColor="text1"/>
          <w:sz w:val="28"/>
          <w:szCs w:val="28"/>
        </w:rPr>
        <w:t>путем присо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единения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 xml:space="preserve"> к ним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прилегающей территории</w:t>
      </w:r>
      <w:r w:rsidR="00806064" w:rsidRPr="0016743A">
        <w:rPr>
          <w:rFonts w:ascii="Times New Roman" w:hAnsi="Times New Roman"/>
          <w:bCs/>
          <w:color w:val="000000"/>
          <w:sz w:val="28"/>
          <w:szCs w:val="28"/>
        </w:rPr>
        <w:t>, а также установления красных линий.</w:t>
      </w:r>
    </w:p>
    <w:p w14:paraId="21DB13F7" w14:textId="77777777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6280C72E" w:rsidR="00E04EB9" w:rsidRPr="0016743A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color w:val="FF0000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1) Генеральный план </w:t>
      </w:r>
      <w:r w:rsidR="00FE5B62">
        <w:rPr>
          <w:rFonts w:ascii="Times New Roman" w:hAnsi="Times New Roman"/>
          <w:sz w:val="28"/>
          <w:szCs w:val="28"/>
        </w:rPr>
        <w:t>Городищенского городского поселения</w:t>
      </w:r>
      <w:r w:rsidRPr="008E5C88">
        <w:rPr>
          <w:rFonts w:ascii="Times New Roman" w:hAnsi="Times New Roman"/>
          <w:sz w:val="28"/>
          <w:szCs w:val="28"/>
        </w:rPr>
        <w:t xml:space="preserve"> поселения Городищенского муниципального района Волгоградской области, утвержденный Решением Городищенской </w:t>
      </w:r>
      <w:r w:rsidR="00806064">
        <w:rPr>
          <w:rFonts w:ascii="Times New Roman" w:hAnsi="Times New Roman"/>
          <w:sz w:val="28"/>
          <w:szCs w:val="28"/>
        </w:rPr>
        <w:t>районной</w:t>
      </w:r>
      <w:r w:rsidRPr="008E5C88">
        <w:rPr>
          <w:rFonts w:ascii="Times New Roman" w:hAnsi="Times New Roman"/>
          <w:sz w:val="28"/>
          <w:szCs w:val="28"/>
        </w:rPr>
        <w:t xml:space="preserve"> Думы</w:t>
      </w:r>
      <w:r w:rsidR="000C67E1">
        <w:rPr>
          <w:rFonts w:ascii="Times New Roman" w:hAnsi="Times New Roman"/>
          <w:sz w:val="28"/>
          <w:szCs w:val="28"/>
        </w:rPr>
        <w:t xml:space="preserve"> </w:t>
      </w:r>
      <w:r w:rsidR="00561985" w:rsidRPr="00561985">
        <w:rPr>
          <w:rFonts w:ascii="Times New Roman" w:hAnsi="Times New Roman"/>
          <w:sz w:val="28"/>
          <w:szCs w:val="28"/>
        </w:rPr>
        <w:t xml:space="preserve">от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t xml:space="preserve">23.03.2023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br/>
        <w:t>№ 30/2</w:t>
      </w:r>
      <w:r w:rsidRPr="0016743A">
        <w:rPr>
          <w:rFonts w:ascii="Times New Roman" w:hAnsi="Times New Roman"/>
          <w:color w:val="FF0000"/>
          <w:sz w:val="28"/>
          <w:szCs w:val="28"/>
        </w:rPr>
        <w:t xml:space="preserve">; </w:t>
      </w:r>
    </w:p>
    <w:p w14:paraId="61509E05" w14:textId="46EA8F7E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2) Правила землепользования и застройки </w:t>
      </w:r>
      <w:r w:rsidR="00FE5B62">
        <w:rPr>
          <w:rFonts w:ascii="Times New Roman" w:hAnsi="Times New Roman"/>
          <w:sz w:val="28"/>
          <w:szCs w:val="28"/>
        </w:rPr>
        <w:t xml:space="preserve">Городищенского городского </w:t>
      </w:r>
      <w:r w:rsidRPr="008E5C88">
        <w:rPr>
          <w:rFonts w:ascii="Times New Roman" w:hAnsi="Times New Roman"/>
          <w:sz w:val="28"/>
          <w:szCs w:val="28"/>
        </w:rPr>
        <w:t xml:space="preserve">поселения Городищенского муниципального района Волгоградской области, утвержденные Решением </w:t>
      </w:r>
      <w:r w:rsidR="00FE5B62">
        <w:rPr>
          <w:rFonts w:ascii="Times New Roman" w:hAnsi="Times New Roman"/>
          <w:sz w:val="28"/>
          <w:szCs w:val="28"/>
        </w:rPr>
        <w:t xml:space="preserve">Городищенской городской </w:t>
      </w:r>
      <w:r w:rsidR="00734847">
        <w:rPr>
          <w:rFonts w:ascii="Times New Roman" w:hAnsi="Times New Roman"/>
          <w:sz w:val="28"/>
          <w:szCs w:val="28"/>
        </w:rPr>
        <w:t>Думы</w:t>
      </w:r>
      <w:r w:rsidR="00561985">
        <w:rPr>
          <w:rFonts w:ascii="Times New Roman" w:hAnsi="Times New Roman"/>
          <w:sz w:val="28"/>
          <w:szCs w:val="28"/>
        </w:rPr>
        <w:t xml:space="preserve"> </w:t>
      </w:r>
      <w:r w:rsidRPr="008E5C88">
        <w:rPr>
          <w:rFonts w:ascii="Times New Roman" w:hAnsi="Times New Roman"/>
          <w:sz w:val="28"/>
          <w:szCs w:val="28"/>
        </w:rPr>
        <w:t>Городищенск</w:t>
      </w:r>
      <w:r w:rsidR="00561985">
        <w:rPr>
          <w:rFonts w:ascii="Times New Roman" w:hAnsi="Times New Roman"/>
          <w:sz w:val="28"/>
          <w:szCs w:val="28"/>
        </w:rPr>
        <w:t>ого</w:t>
      </w:r>
      <w:r w:rsidR="008E1960">
        <w:rPr>
          <w:rFonts w:ascii="Times New Roman" w:hAnsi="Times New Roman"/>
          <w:sz w:val="28"/>
          <w:szCs w:val="28"/>
        </w:rPr>
        <w:t xml:space="preserve"> </w:t>
      </w:r>
      <w:r w:rsidR="00561985">
        <w:rPr>
          <w:rFonts w:ascii="Times New Roman" w:hAnsi="Times New Roman"/>
          <w:sz w:val="28"/>
          <w:szCs w:val="28"/>
        </w:rPr>
        <w:t>муниципального района Волгоградской области</w:t>
      </w:r>
      <w:r w:rsidR="008E1960">
        <w:rPr>
          <w:rFonts w:ascii="Times New Roman" w:hAnsi="Times New Roman"/>
          <w:sz w:val="28"/>
          <w:szCs w:val="28"/>
        </w:rPr>
        <w:t xml:space="preserve"> от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t xml:space="preserve">12.03.2014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br/>
        <w:t>№ 76/12</w:t>
      </w:r>
      <w:r w:rsidR="00734847" w:rsidRPr="0073484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348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CCB0A4B" w14:textId="47B16D09" w:rsidR="00732DD3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 определения функционального использования территории, организации транспортного обслуживания, определение параметров и характеристик размещаемых объектов, границ земельных участков, предназначенных для ведени</w:t>
      </w:r>
      <w:r w:rsidR="00E04EB9">
        <w:rPr>
          <w:rFonts w:ascii="Times New Roman" w:hAnsi="Times New Roman"/>
          <w:sz w:val="28"/>
          <w:szCs w:val="28"/>
        </w:rPr>
        <w:t>я личного подсобного хозяйства.</w:t>
      </w:r>
    </w:p>
    <w:p w14:paraId="4456CF57" w14:textId="393B422B" w:rsidR="002B74F5" w:rsidRPr="00DE35FB" w:rsidRDefault="002B74F5" w:rsidP="001F0BB4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представленной в электронном виде, выполненной </w:t>
      </w:r>
      <w:r w:rsidRPr="00DE35FB">
        <w:rPr>
          <w:rFonts w:ascii="Times New Roman" w:hAnsi="Times New Roman"/>
          <w:sz w:val="28"/>
          <w:szCs w:val="28"/>
        </w:rPr>
        <w:t xml:space="preserve">ООО «Ориентир» </w:t>
      </w:r>
      <w:r w:rsidR="0016743A">
        <w:rPr>
          <w:rFonts w:ascii="Times New Roman" w:hAnsi="Times New Roman"/>
          <w:sz w:val="28"/>
          <w:szCs w:val="28"/>
        </w:rPr>
        <w:t xml:space="preserve">в </w:t>
      </w:r>
      <w:r w:rsidR="00FE5B62">
        <w:rPr>
          <w:rFonts w:ascii="Times New Roman" w:hAnsi="Times New Roman"/>
          <w:sz w:val="28"/>
          <w:szCs w:val="28"/>
        </w:rPr>
        <w:t>окт</w:t>
      </w:r>
      <w:r w:rsidR="0016743A">
        <w:rPr>
          <w:rFonts w:ascii="Times New Roman" w:hAnsi="Times New Roman"/>
          <w:sz w:val="28"/>
          <w:szCs w:val="28"/>
        </w:rPr>
        <w:t xml:space="preserve">ябре 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2023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3DF32053" w14:textId="3FA14458" w:rsidR="00A621B4" w:rsidRDefault="00A621B4" w:rsidP="00BE3DCC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</w:p>
    <w:p w14:paraId="332BF575" w14:textId="64D3C0F0" w:rsidR="00E04EB9" w:rsidRDefault="0016743A" w:rsidP="00FF51F5">
      <w:pPr>
        <w:autoSpaceDE w:val="0"/>
        <w:autoSpaceDN w:val="0"/>
        <w:adjustRightInd w:val="0"/>
        <w:spacing w:after="0" w:line="288" w:lineRule="auto"/>
        <w:ind w:left="709" w:righ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2A9D9C0B" wp14:editId="7B781833">
                <wp:simplePos x="0" y="0"/>
                <wp:positionH relativeFrom="page">
                  <wp:posOffset>765175</wp:posOffset>
                </wp:positionH>
                <wp:positionV relativeFrom="page">
                  <wp:posOffset>280670</wp:posOffset>
                </wp:positionV>
                <wp:extent cx="6509385" cy="10018395"/>
                <wp:effectExtent l="0" t="0" r="5715" b="20955"/>
                <wp:wrapNone/>
                <wp:docPr id="47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4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9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0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3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021DA2" w14:textId="77777777" w:rsidR="00C453A0" w:rsidRPr="00542326" w:rsidRDefault="00C453A0" w:rsidP="0016743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37BD66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69BAF7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363F16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1F3963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E95153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E1A622" w14:textId="22935513" w:rsidR="00C453A0" w:rsidRPr="00542326" w:rsidRDefault="00C453A0" w:rsidP="0016743A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AF3D0B" w14:textId="77777777" w:rsidR="00C453A0" w:rsidRPr="00FE178E" w:rsidRDefault="00C453A0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2C5AEE8" w14:textId="77777777" w:rsidR="00C453A0" w:rsidRPr="00EB45AA" w:rsidRDefault="00C453A0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D9C0B" id="_x0000_s1087" style="position:absolute;left:0;text-align:left;margin-left:60.25pt;margin-top:22.1pt;width:512.55pt;height:788.85pt;z-index:2516643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">
                <v:rect id="Rectangle 2" o:spid="_x0000_s10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    <v:line id="Line 3" o:spid="_x0000_s10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    <v:line id="Line 4" o:spid="_x0000_s10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    <v:line id="Line 5" o:spid="_x0000_s10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    <v:line id="Line 6" o:spid="_x0000_s10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    <v:line id="Line 7" o:spid="_x0000_s10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    <v:line id="Line 8" o:spid="_x0000_s10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    <v:line id="Line 9" o:spid="_x0000_s10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    <v:line id="Line 10" o:spid="_x0000_s10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    <v:line id="Line 11" o:spid="_x0000_s10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    <v:line id="Line 12" o:spid="_x0000_s10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    <v:rect id="Rectangle 13" o:spid="_x0000_s10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    <v:textbox inset="1pt,1pt,1pt,1pt">
                    <w:txbxContent>
                      <w:p w14:paraId="59021DA2" w14:textId="77777777" w:rsidR="00C453A0" w:rsidRPr="00542326" w:rsidRDefault="00C453A0" w:rsidP="0016743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    <v:textbox inset="1pt,1pt,1pt,1pt">
                    <w:txbxContent>
                      <w:p w14:paraId="4137BD66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1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    <v:textbox inset="1pt,1pt,1pt,1pt">
                    <w:txbxContent>
                      <w:p w14:paraId="1269BAF7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    <v:textbox inset="1pt,1pt,1pt,1pt">
                    <w:txbxContent>
                      <w:p w14:paraId="7D363F16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251F3963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39E95153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46E1A622" w14:textId="22935513" w:rsidR="00C453A0" w:rsidRPr="00542326" w:rsidRDefault="00C453A0" w:rsidP="0016743A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    <v:textbox inset="1pt,1pt,1pt,1pt">
                    <w:txbxContent>
                      <w:p w14:paraId="59AF3D0B" w14:textId="77777777" w:rsidR="00C453A0" w:rsidRPr="00FE178E" w:rsidRDefault="00C453A0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2C5AEE8" w14:textId="77777777" w:rsidR="00C453A0" w:rsidRPr="00EB45AA" w:rsidRDefault="00C453A0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8E5C88">
        <w:rPr>
          <w:rFonts w:ascii="Times New Roman" w:hAnsi="Times New Roman"/>
          <w:sz w:val="28"/>
          <w:szCs w:val="28"/>
        </w:rPr>
        <w:t xml:space="preserve">ГРАДОСТРОИТЕЛЬНАЯ ПРОЕКТНАЯ ДОКУМЕНТАЦИЯ СООТВЕТСТВУЕТ ГОСУДАРСТВЕННЫМ НОРМАМ, ПРАВИЛАМ, СТАНДАРТАМ, ИСХОДНЫМ ДАННЫМ. ПРОЕКТНАЯ ДОКУМЕНТАЦИЯ РАЗРАБОТАНА В СООТВЕТСТВИИ С ЗАДАНИЕМ НА ПРОЕКТИРОВАНИЕ, ТЕХНИЧЕСКИМИ РЕГЛАМЕНТАМИ, В ТОМ ЧИСЛЕ УСТАНАВЛИВАЮЩИМИ ТРЕБОВАНИЯ ПО ОБЕСПЕЧЕНИЮ БЕЗОПАСНОГО ИСПОЛЬЗОВАНИЯ ТЕРРИТОРИИ. </w:t>
      </w:r>
    </w:p>
    <w:p w14:paraId="38745329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sz w:val="28"/>
          <w:szCs w:val="28"/>
        </w:rPr>
      </w:pPr>
    </w:p>
    <w:p w14:paraId="61A71493" w14:textId="506FFF88" w:rsidR="00E04EB9" w:rsidRDefault="00A55520" w:rsidP="00FA0185">
      <w:pPr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инженер </w:t>
      </w:r>
      <w:r w:rsidR="00E04EB9">
        <w:rPr>
          <w:rFonts w:ascii="Times New Roman" w:hAnsi="Times New Roman"/>
          <w:sz w:val="28"/>
          <w:szCs w:val="28"/>
        </w:rPr>
        <w:t xml:space="preserve">           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  <w:r w:rsidR="00FF51F5">
        <w:rPr>
          <w:rFonts w:ascii="Times New Roman" w:hAnsi="Times New Roman"/>
          <w:sz w:val="28"/>
          <w:szCs w:val="28"/>
        </w:rPr>
        <w:t xml:space="preserve">   С.А. Плесовских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7344086" w14:textId="77777777" w:rsidR="00A621B4" w:rsidRDefault="00A621B4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4A9C19D7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19819AE" w14:textId="069D3B8C" w:rsidR="008E5C88" w:rsidRPr="008E5C88" w:rsidRDefault="008E5C88" w:rsidP="008C267F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Pr="008E5C88">
        <w:t>.</w:t>
      </w:r>
    </w:p>
    <w:p w14:paraId="231E1A7B" w14:textId="77777777" w:rsidR="008E5C88" w:rsidRDefault="008E5C88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4EA943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6459A7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7428FF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F99789A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DB49A9D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49C5DBE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1DC4FA4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8C2F8E6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AD3476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666141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51D13D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78DF698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6C39EB8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50C75E1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A12ED4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32509D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EF7698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498338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DFD0FC4" w14:textId="7C5F15FF" w:rsidR="00E04EB9" w:rsidRDefault="00BE3DCC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  <w:r>
        <w:rPr>
          <w:szCs w:val="24"/>
        </w:rPr>
        <w:br w:type="page"/>
      </w:r>
      <w:r w:rsidR="007553F7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7E493C03" wp14:editId="2131538D">
                <wp:simplePos x="0" y="0"/>
                <wp:positionH relativeFrom="page">
                  <wp:posOffset>678815</wp:posOffset>
                </wp:positionH>
                <wp:positionV relativeFrom="page">
                  <wp:posOffset>252095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80AA27" w14:textId="77777777" w:rsidR="00C453A0" w:rsidRPr="00542326" w:rsidRDefault="00C453A0" w:rsidP="00BE3DCC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0C428E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6217C2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61C9C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F449CF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C092CB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CC54AE" w14:textId="08FB7B49" w:rsidR="00C453A0" w:rsidRPr="00542326" w:rsidRDefault="00C453A0" w:rsidP="00BE3DCC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D9765E" w14:textId="77777777" w:rsidR="00C453A0" w:rsidRPr="00FE178E" w:rsidRDefault="00C453A0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29EE837" w14:textId="77777777" w:rsidR="00C453A0" w:rsidRPr="00EB45AA" w:rsidRDefault="00C453A0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93C03" id="_x0000_s1107" style="position:absolute;left:0;text-align:left;margin-left:53.45pt;margin-top:19.85pt;width:521.35pt;height:800.1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">
                <v:rect id="Rectangle 2" o:spid="_x0000_s11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1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1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1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1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1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1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1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1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1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1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1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0480AA27" w14:textId="77777777" w:rsidR="00C453A0" w:rsidRPr="00542326" w:rsidRDefault="00C453A0" w:rsidP="00BE3DCC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570C428E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1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0C6217C2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2A361C9C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78F449CF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4EC092CB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4CCC54AE" w14:textId="08FB7B49" w:rsidR="00C453A0" w:rsidRPr="00542326" w:rsidRDefault="00C453A0" w:rsidP="00BE3DCC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1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55D9765E" w14:textId="77777777" w:rsidR="00C453A0" w:rsidRPr="00FE178E" w:rsidRDefault="00C453A0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29EE837" w14:textId="77777777" w:rsidR="00C453A0" w:rsidRPr="00EB45AA" w:rsidRDefault="00C453A0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052B09D" w14:textId="043B9524" w:rsidR="0081280C" w:rsidRPr="00FA0185" w:rsidRDefault="0081280C" w:rsidP="00BE247F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lastRenderedPageBreak/>
        <w:t>Положения</w:t>
      </w:r>
      <w:r w:rsidR="00CE58D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1" layoutInCell="1" allowOverlap="1" wp14:anchorId="7CD549CF" wp14:editId="5CE5F6CE">
                <wp:simplePos x="0" y="0"/>
                <wp:positionH relativeFrom="margin">
                  <wp:align>left</wp:align>
                </wp:positionH>
                <wp:positionV relativeFrom="margin">
                  <wp:posOffset>-251460</wp:posOffset>
                </wp:positionV>
                <wp:extent cx="6509385" cy="10018395"/>
                <wp:effectExtent l="0" t="0" r="24765" b="40005"/>
                <wp:wrapNone/>
                <wp:docPr id="131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131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2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3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B557B8" w14:textId="77777777" w:rsidR="00C453A0" w:rsidRPr="00542326" w:rsidRDefault="00C453A0" w:rsidP="00CE58D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F2EA29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E0934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83CF5B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3B6AA20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A9862F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D9CE2" w14:textId="3D4785B0" w:rsidR="00C453A0" w:rsidRPr="00542326" w:rsidRDefault="00C453A0" w:rsidP="00CE58D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C83B7B" w14:textId="77777777" w:rsidR="00C453A0" w:rsidRPr="00FE178E" w:rsidRDefault="00C453A0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A9EAC10" w14:textId="77777777" w:rsidR="00C453A0" w:rsidRPr="00EB45AA" w:rsidRDefault="00C453A0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549CF" id="_x0000_s1127" style="position:absolute;left:0;text-align:left;margin-left:0;margin-top:-19.8pt;width:512.55pt;height:788.85pt;z-index:251670528;mso-position-horizontal:left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">
                <v:rect id="Rectangle 2" o:spid="_x0000_s11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" filled="f" strokeweight="2pt"/>
                <v:line id="Line 3" o:spid="_x0000_s112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/yF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x&#10;fL8JJ8jVBwAA//8DAFBLAQItABQABgAIAAAAIQDb4fbL7gAAAIUBAAATAAAAAAAAAAAAAAAAAAAA&#10;AABbQ29udGVudF9UeXBlc10ueG1sUEsBAi0AFAAGAAgAAAAhAFr0LFu/AAAAFQEAAAsAAAAAAAAA&#10;AAAAAAAAHwEAAF9yZWxzLy5yZWxzUEsBAi0AFAAGAAgAAAAhAEB7/IW+AAAA3QAAAA8AAAAAAAAA&#10;AAAAAAAABwIAAGRycy9kb3ducmV2LnhtbFBLBQYAAAAAAwADALcAAADyAgAAAAA=&#10;" strokeweight="2pt"/>
                <v:line id="Line 4" o:spid="_x0000_s113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ke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J&#10;fL8JJ8jVBwAA//8DAFBLAQItABQABgAIAAAAIQDb4fbL7gAAAIUBAAATAAAAAAAAAAAAAAAAAAAA&#10;AABbQ29udGVudF9UeXBlc10ueG1sUEsBAi0AFAAGAAgAAAAhAFr0LFu/AAAAFQEAAAsAAAAAAAAA&#10;AAAAAAAAHwEAAF9yZWxzLy5yZWxzUEsBAi0AFAAGAAgAAAAhAC83WR6+AAAA3QAAAA8AAAAAAAAA&#10;AAAAAAAABwIAAGRycy9kb3ducmV2LnhtbFBLBQYAAAAAAwADALcAAADyAgAAAAA=&#10;" strokeweight="2pt"/>
                <v:line id="Line 5" o:spid="_x0000_s113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" strokeweight="2pt"/>
                <v:line id="Line 6" o:spid="_x0000_s113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Tx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p&#10;fL8JJ8jVBwAA//8DAFBLAQItABQABgAIAAAAIQDb4fbL7gAAAIUBAAATAAAAAAAAAAAAAAAAAAAA&#10;AABbQ29udGVudF9UeXBlc10ueG1sUEsBAi0AFAAGAAgAAAAhAFr0LFu/AAAAFQEAAAsAAAAAAAAA&#10;AAAAAAAAHwEAAF9yZWxzLy5yZWxzUEsBAi0AFAAGAAgAAAAhAM+SZPG+AAAA3QAAAA8AAAAAAAAA&#10;AAAAAAAABwIAAGRycy9kb3ducmV2LnhtbFBLBQYAAAAAAwADALcAAADyAgAAAAA=&#10;" strokeweight="2pt"/>
                <v:line id="Line 7" o:spid="_x0000_s113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qG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Z&#10;fL8JJ8jVBwAA//8DAFBLAQItABQABgAIAAAAIQDb4fbL7gAAAIUBAAATAAAAAAAAAAAAAAAAAAAA&#10;AABbQ29udGVudF9UeXBlc10ueG1sUEsBAi0AFAAGAAgAAAAhAFr0LFu/AAAAFQEAAAsAAAAAAAAA&#10;AAAAAAAAHwEAAF9yZWxzLy5yZWxzUEsBAi0AFAAGAAgAAAAhAD9A+oa+AAAA3QAAAA8AAAAAAAAA&#10;AAAAAAAABwIAAGRycy9kb3ducmV2LnhtbFBLBQYAAAAAAwADALcAAADyAgAAAAA=&#10;" strokeweight="2pt"/>
                <v:line id="Line 8" o:spid="_x0000_s113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F8d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8+kKXt+EE+TuHwAA//8DAFBLAQItABQABgAIAAAAIQDb4fbL7gAAAIUBAAATAAAAAAAAAAAAAAAA&#10;AAAAAABbQ29udGVudF9UeXBlc10ueG1sUEsBAi0AFAAGAAgAAAAhAFr0LFu/AAAAFQEAAAsAAAAA&#10;AAAAAAAAAAAAHwEAAF9yZWxzLy5yZWxzUEsBAi0AFAAGAAgAAAAhAFAMXx3BAAAA3QAAAA8AAAAA&#10;AAAAAAAAAAAABwIAAGRycy9kb3ducmV2LnhtbFBLBQYAAAAAAwADALcAAAD1AgAAAAA=&#10;" strokeweight="2pt"/>
                <v:line id="Line 9" o:spid="_x0000_s113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" strokeweight="2pt"/>
                <v:line id="Line 10" o:spid="_x0000_s11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" strokeweight="1pt"/>
                <v:line id="Line 11" o:spid="_x0000_s11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Q3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z4Xwyzcygl6/AQAA//8DAFBLAQItABQABgAIAAAAIQDb4fbL7gAAAIUBAAATAAAAAAAAAAAA&#10;AAAAAAAAAABbQ29udGVudF9UeXBlc10ueG1sUEsBAi0AFAAGAAgAAAAhAFr0LFu/AAAAFQEAAAsA&#10;AAAAAAAAAAAAAAAAHwEAAF9yZWxzLy5yZWxzUEsBAi0AFAAGAAgAAAAhABGJDdTEAAAA3QAAAA8A&#10;AAAAAAAAAAAAAAAABwIAAGRycy9kb3ducmV2LnhtbFBLBQYAAAAAAwADALcAAAD4AgAAAAA=&#10;" strokeweight="2pt"/>
                <v:line id="Line 12" o:spid="_x0000_s113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" strokeweight="1pt"/>
                <v:rect id="Rectangle 13" o:spid="_x0000_s113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VO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" filled="f" stroked="f" strokeweight=".25pt">
                  <v:textbox inset="1pt,1pt,1pt,1pt">
                    <w:txbxContent>
                      <w:p w14:paraId="32B557B8" w14:textId="77777777" w:rsidR="00C453A0" w:rsidRPr="00542326" w:rsidRDefault="00C453A0" w:rsidP="00CE58D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" filled="f" stroked="f" strokeweight=".25pt">
                  <v:textbox inset="1pt,1pt,1pt,1pt">
                    <w:txbxContent>
                      <w:p w14:paraId="71F2EA29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14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ih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" filled="f" stroked="f" strokeweight=".25pt">
                  <v:textbox inset="1pt,1pt,1pt,1pt">
                    <w:txbxContent>
                      <w:p w14:paraId="0F0E0934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" filled="f" stroked="f" strokeweight=".25pt">
                  <v:textbox inset="1pt,1pt,1pt,1pt">
                    <w:txbxContent>
                      <w:p w14:paraId="2883CF5B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NN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" filled="f" stroked="f" strokeweight=".25pt">
                  <v:textbox inset="1pt,1pt,1pt,1pt">
                    <w:txbxContent>
                      <w:p w14:paraId="63B6AA20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bW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" filled="f" stroked="f" strokeweight=".25pt">
                  <v:textbox inset="1pt,1pt,1pt,1pt">
                    <w:txbxContent>
                      <w:p w14:paraId="71A9862F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" filled="f" stroked="f" strokeweight=".25pt">
                  <v:textbox inset="1pt,1pt,1pt,1pt">
                    <w:txbxContent>
                      <w:p w14:paraId="0F8D9CE2" w14:textId="3D4785B0" w:rsidR="00C453A0" w:rsidRPr="00542326" w:rsidRDefault="00C453A0" w:rsidP="00CE58D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0c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9N&#10;V/D6Jp4gN08AAAD//wMAUEsBAi0AFAAGAAgAAAAhANvh9svuAAAAhQEAABMAAAAAAAAAAAAAAAAA&#10;AAAAAFtDb250ZW50X1R5cGVzXS54bWxQSwECLQAUAAYACAAAACEAWvQsW78AAAAVAQAACwAAAAAA&#10;AAAAAAAAAAAfAQAAX3JlbHMvLnJlbHNQSwECLQAUAAYACAAAACEAJ/9HP8AAAADdAAAADwAAAAAA&#10;AAAAAAAAAAAHAgAAZHJzL2Rvd25yZXYueG1sUEsFBgAAAAADAAMAtwAAAPQCAAAAAA==&#10;" filled="f" stroked="f" strokeweight=".25pt">
                  <v:textbox inset="1pt,1pt,1pt,1pt">
                    <w:txbxContent>
                      <w:p w14:paraId="46C83B7B" w14:textId="77777777" w:rsidR="00C453A0" w:rsidRPr="00FE178E" w:rsidRDefault="00C453A0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A9EAC10" w14:textId="77777777" w:rsidR="00C453A0" w:rsidRPr="00EB45AA" w:rsidRDefault="00C453A0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margin"/>
                <w10:anchorlock/>
              </v:group>
            </w:pict>
          </mc:Fallback>
        </mc:AlternateContent>
      </w:r>
    </w:p>
    <w:p w14:paraId="49BDFBD7" w14:textId="580B8C95" w:rsidR="003B7773" w:rsidRPr="00FE5B62" w:rsidRDefault="00B01F8E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5B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проекта планировки и проект межевания </w:t>
      </w:r>
      <w:r w:rsidR="00806064" w:rsidRPr="00FE5B62"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части территории </w:t>
      </w:r>
      <w:r w:rsidR="000C67E1" w:rsidRPr="00FE5B6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="00FE5B62" w:rsidRPr="00FE5B62">
        <w:rPr>
          <w:rFonts w:ascii="Times New Roman" w:hAnsi="Times New Roman"/>
          <w:b/>
          <w:color w:val="000000"/>
          <w:sz w:val="28"/>
          <w:szCs w:val="28"/>
        </w:rPr>
        <w:t>по улице Дорожников в районе участков 2-6 в р.п. Городище</w:t>
      </w:r>
      <w:r w:rsidR="00FE5B62" w:rsidRPr="00FE5B6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06064" w:rsidRPr="00FE5B62">
        <w:rPr>
          <w:rFonts w:ascii="Times New Roman" w:hAnsi="Times New Roman"/>
          <w:b/>
          <w:bCs/>
          <w:color w:val="000000"/>
          <w:sz w:val="28"/>
          <w:szCs w:val="28"/>
        </w:rPr>
        <w:t>Городищенского муниципального района Волгоградской области</w:t>
      </w:r>
    </w:p>
    <w:p w14:paraId="26D5F358" w14:textId="77777777" w:rsidR="00F45E74" w:rsidRPr="00561985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18734C30" w14:textId="67D391B7" w:rsidR="00C64A53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Административным центром Городищенского муниципального района Волгоградской области является рабочий поселок Городище. Поселок основан в 1827 году, находится в 7,5 км от областного центра </w:t>
      </w:r>
      <w:r w:rsidR="001F21EA" w:rsidRPr="00561985">
        <w:rPr>
          <w:rFonts w:ascii="Times New Roman" w:hAnsi="Times New Roman"/>
          <w:sz w:val="28"/>
          <w:szCs w:val="28"/>
        </w:rPr>
        <w:t>–</w:t>
      </w:r>
      <w:r w:rsidRPr="00561985">
        <w:rPr>
          <w:rFonts w:ascii="Times New Roman" w:hAnsi="Times New Roman"/>
          <w:sz w:val="28"/>
          <w:szCs w:val="28"/>
        </w:rPr>
        <w:t xml:space="preserve"> г. Волгограда. Население - </w:t>
      </w:r>
      <w:r w:rsidR="00732DD3" w:rsidRPr="00561985">
        <w:rPr>
          <w:rFonts w:ascii="Times New Roman" w:hAnsi="Times New Roman"/>
          <w:sz w:val="28"/>
          <w:szCs w:val="28"/>
        </w:rPr>
        <w:t>22733</w:t>
      </w:r>
      <w:r w:rsidRPr="00561985">
        <w:rPr>
          <w:rFonts w:ascii="Times New Roman" w:hAnsi="Times New Roman"/>
          <w:sz w:val="28"/>
          <w:szCs w:val="28"/>
        </w:rPr>
        <w:t xml:space="preserve"> чел. </w:t>
      </w:r>
    </w:p>
    <w:p w14:paraId="6B15407B" w14:textId="67ACE6C3" w:rsidR="00E10C3B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>П</w:t>
      </w:r>
      <w:r w:rsidR="00806064" w:rsidRPr="00561985">
        <w:rPr>
          <w:rFonts w:ascii="Times New Roman" w:hAnsi="Times New Roman"/>
          <w:sz w:val="28"/>
          <w:szCs w:val="28"/>
        </w:rPr>
        <w:t>лощ</w:t>
      </w:r>
      <w:r w:rsidR="00390B4F" w:rsidRPr="00561985">
        <w:rPr>
          <w:rFonts w:ascii="Times New Roman" w:hAnsi="Times New Roman"/>
          <w:sz w:val="28"/>
          <w:szCs w:val="28"/>
        </w:rPr>
        <w:t>а</w:t>
      </w:r>
      <w:r w:rsidR="00806064" w:rsidRPr="00561985">
        <w:rPr>
          <w:rFonts w:ascii="Times New Roman" w:hAnsi="Times New Roman"/>
          <w:sz w:val="28"/>
          <w:szCs w:val="28"/>
        </w:rPr>
        <w:t>дь п</w:t>
      </w:r>
      <w:r w:rsidRPr="00561985">
        <w:rPr>
          <w:rFonts w:ascii="Times New Roman" w:hAnsi="Times New Roman"/>
          <w:sz w:val="28"/>
          <w:szCs w:val="28"/>
        </w:rPr>
        <w:t>ланируем</w:t>
      </w:r>
      <w:r w:rsidR="00806064" w:rsidRPr="00561985">
        <w:rPr>
          <w:rFonts w:ascii="Times New Roman" w:hAnsi="Times New Roman"/>
          <w:sz w:val="28"/>
          <w:szCs w:val="28"/>
        </w:rPr>
        <w:t>ой</w:t>
      </w:r>
      <w:r w:rsidRPr="00561985">
        <w:rPr>
          <w:rFonts w:ascii="Times New Roman" w:hAnsi="Times New Roman"/>
          <w:sz w:val="28"/>
          <w:szCs w:val="28"/>
        </w:rPr>
        <w:t xml:space="preserve"> территори</w:t>
      </w:r>
      <w:r w:rsidR="00806064" w:rsidRPr="00561985">
        <w:rPr>
          <w:rFonts w:ascii="Times New Roman" w:hAnsi="Times New Roman"/>
          <w:sz w:val="28"/>
          <w:szCs w:val="28"/>
        </w:rPr>
        <w:t xml:space="preserve">и составляет </w:t>
      </w:r>
      <w:r w:rsidR="00AD47B8">
        <w:rPr>
          <w:rFonts w:ascii="Times New Roman" w:hAnsi="Times New Roman"/>
          <w:sz w:val="28"/>
          <w:szCs w:val="28"/>
        </w:rPr>
        <w:t xml:space="preserve">2,312 </w:t>
      </w:r>
      <w:r w:rsidR="00806064" w:rsidRPr="00561985">
        <w:rPr>
          <w:rFonts w:ascii="Times New Roman" w:hAnsi="Times New Roman"/>
          <w:sz w:val="28"/>
          <w:szCs w:val="28"/>
        </w:rPr>
        <w:t xml:space="preserve">га, включает в </w:t>
      </w:r>
      <w:r w:rsidR="00390B4F" w:rsidRPr="00561985">
        <w:rPr>
          <w:rFonts w:ascii="Times New Roman" w:hAnsi="Times New Roman"/>
          <w:sz w:val="28"/>
          <w:szCs w:val="28"/>
        </w:rPr>
        <w:t xml:space="preserve">свой </w:t>
      </w:r>
      <w:r w:rsidR="00806064" w:rsidRPr="00561985">
        <w:rPr>
          <w:rFonts w:ascii="Times New Roman" w:hAnsi="Times New Roman"/>
          <w:sz w:val="28"/>
          <w:szCs w:val="28"/>
        </w:rPr>
        <w:t>состав территориальные зон</w:t>
      </w:r>
      <w:r w:rsidR="000C67E1" w:rsidRPr="00561985">
        <w:rPr>
          <w:rFonts w:ascii="Times New Roman" w:hAnsi="Times New Roman"/>
          <w:sz w:val="28"/>
          <w:szCs w:val="28"/>
        </w:rPr>
        <w:t>у</w:t>
      </w:r>
      <w:r w:rsidR="00806064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 xml:space="preserve">застройки </w:t>
      </w:r>
      <w:r w:rsidR="000C67E1" w:rsidRPr="00561985">
        <w:rPr>
          <w:rFonts w:ascii="Times New Roman" w:hAnsi="Times New Roman"/>
          <w:sz w:val="28"/>
          <w:szCs w:val="28"/>
        </w:rPr>
        <w:t xml:space="preserve">объектами </w:t>
      </w:r>
      <w:r w:rsidR="00AD47B8">
        <w:rPr>
          <w:rFonts w:ascii="Times New Roman" w:hAnsi="Times New Roman"/>
          <w:sz w:val="28"/>
          <w:szCs w:val="28"/>
        </w:rPr>
        <w:t>общественного и коммерческого назначения</w:t>
      </w:r>
      <w:r w:rsidR="00390B4F" w:rsidRPr="00561985">
        <w:rPr>
          <w:rFonts w:ascii="Times New Roman" w:hAnsi="Times New Roman"/>
          <w:sz w:val="28"/>
          <w:szCs w:val="28"/>
        </w:rPr>
        <w:t xml:space="preserve">, зону </w:t>
      </w:r>
      <w:r w:rsidR="000C67E1" w:rsidRPr="00561985">
        <w:rPr>
          <w:rFonts w:ascii="Times New Roman" w:hAnsi="Times New Roman"/>
          <w:sz w:val="28"/>
          <w:szCs w:val="28"/>
        </w:rPr>
        <w:t>улично-дорожной сети</w:t>
      </w:r>
      <w:r w:rsidR="00AD47B8">
        <w:rPr>
          <w:rFonts w:ascii="Times New Roman" w:hAnsi="Times New Roman"/>
          <w:sz w:val="28"/>
          <w:szCs w:val="28"/>
        </w:rPr>
        <w:t xml:space="preserve"> </w:t>
      </w:r>
      <w:r w:rsidR="00B30301" w:rsidRPr="00561985">
        <w:rPr>
          <w:rFonts w:ascii="Times New Roman" w:hAnsi="Times New Roman"/>
          <w:sz w:val="28"/>
          <w:szCs w:val="28"/>
        </w:rPr>
        <w:t xml:space="preserve">в соответствии с </w:t>
      </w:r>
      <w:r w:rsidR="00390B4F" w:rsidRPr="00561985">
        <w:rPr>
          <w:rFonts w:ascii="Times New Roman" w:hAnsi="Times New Roman"/>
          <w:sz w:val="28"/>
          <w:szCs w:val="28"/>
        </w:rPr>
        <w:t xml:space="preserve">правилами землепользования и застройки </w:t>
      </w:r>
      <w:r w:rsidR="00AD47B8">
        <w:rPr>
          <w:rFonts w:ascii="Times New Roman" w:hAnsi="Times New Roman"/>
          <w:sz w:val="28"/>
          <w:szCs w:val="28"/>
        </w:rPr>
        <w:t>Городищенского городского</w:t>
      </w:r>
      <w:r w:rsidR="00B30301" w:rsidRPr="00561985">
        <w:rPr>
          <w:rFonts w:ascii="Times New Roman" w:hAnsi="Times New Roman"/>
          <w:sz w:val="28"/>
          <w:szCs w:val="28"/>
        </w:rPr>
        <w:t xml:space="preserve"> поселения</w:t>
      </w:r>
      <w:r w:rsidR="00390B4F" w:rsidRPr="00561985">
        <w:rPr>
          <w:rFonts w:ascii="Times New Roman" w:hAnsi="Times New Roman"/>
          <w:sz w:val="28"/>
          <w:szCs w:val="28"/>
        </w:rPr>
        <w:t>. И</w:t>
      </w:r>
      <w:r w:rsidRPr="00561985">
        <w:rPr>
          <w:rFonts w:ascii="Times New Roman" w:hAnsi="Times New Roman"/>
          <w:sz w:val="28"/>
          <w:szCs w:val="28"/>
        </w:rPr>
        <w:t>меет следующие территориальные ограничения: 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запад</w:t>
      </w:r>
      <w:r w:rsidR="00AD47B8">
        <w:rPr>
          <w:rFonts w:ascii="Times New Roman" w:hAnsi="Times New Roman"/>
          <w:sz w:val="28"/>
          <w:szCs w:val="28"/>
        </w:rPr>
        <w:t xml:space="preserve">ной стороны </w:t>
      </w:r>
      <w:r w:rsidRPr="00561985">
        <w:rPr>
          <w:rFonts w:ascii="Times New Roman" w:hAnsi="Times New Roman"/>
          <w:sz w:val="28"/>
          <w:szCs w:val="28"/>
        </w:rPr>
        <w:t>—</w:t>
      </w:r>
      <w:r w:rsidR="00C64A53" w:rsidRPr="00561985">
        <w:rPr>
          <w:rFonts w:ascii="Times New Roman" w:hAnsi="Times New Roman"/>
          <w:sz w:val="28"/>
          <w:szCs w:val="28"/>
        </w:rPr>
        <w:t xml:space="preserve"> </w:t>
      </w:r>
      <w:r w:rsidR="00B30301" w:rsidRPr="00561985">
        <w:rPr>
          <w:rFonts w:ascii="Times New Roman" w:hAnsi="Times New Roman"/>
          <w:sz w:val="28"/>
          <w:szCs w:val="28"/>
        </w:rPr>
        <w:t>террит</w:t>
      </w:r>
      <w:r w:rsidR="00561985" w:rsidRPr="00561985">
        <w:rPr>
          <w:rFonts w:ascii="Times New Roman" w:hAnsi="Times New Roman"/>
          <w:sz w:val="28"/>
          <w:szCs w:val="28"/>
        </w:rPr>
        <w:t>о</w:t>
      </w:r>
      <w:r w:rsidR="00B30301" w:rsidRPr="00561985">
        <w:rPr>
          <w:rFonts w:ascii="Times New Roman" w:hAnsi="Times New Roman"/>
          <w:sz w:val="28"/>
          <w:szCs w:val="28"/>
        </w:rPr>
        <w:t xml:space="preserve">рия </w:t>
      </w:r>
      <w:r w:rsidR="00AD47B8">
        <w:rPr>
          <w:rFonts w:ascii="Times New Roman" w:hAnsi="Times New Roman"/>
          <w:color w:val="000000" w:themeColor="text1"/>
          <w:sz w:val="28"/>
          <w:szCs w:val="28"/>
        </w:rPr>
        <w:t>некоммерческого садоводческого товарищества</w:t>
      </w:r>
      <w:r w:rsidR="008D1543" w:rsidRPr="00561985">
        <w:rPr>
          <w:rFonts w:ascii="Times New Roman" w:hAnsi="Times New Roman"/>
          <w:sz w:val="28"/>
          <w:szCs w:val="28"/>
        </w:rPr>
        <w:t xml:space="preserve">, </w:t>
      </w:r>
      <w:r w:rsidR="00E10C3B" w:rsidRPr="00561985">
        <w:rPr>
          <w:rFonts w:ascii="Times New Roman" w:hAnsi="Times New Roman"/>
          <w:sz w:val="28"/>
          <w:szCs w:val="28"/>
        </w:rPr>
        <w:t>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юга</w:t>
      </w:r>
      <w:r w:rsidR="00AD47B8">
        <w:rPr>
          <w:rFonts w:ascii="Times New Roman" w:hAnsi="Times New Roman"/>
          <w:sz w:val="28"/>
          <w:szCs w:val="28"/>
        </w:rPr>
        <w:t>, севера</w:t>
      </w:r>
      <w:r w:rsidRPr="00561985">
        <w:rPr>
          <w:rFonts w:ascii="Times New Roman" w:hAnsi="Times New Roman"/>
          <w:sz w:val="28"/>
          <w:szCs w:val="28"/>
        </w:rPr>
        <w:t xml:space="preserve"> </w:t>
      </w:r>
      <w:r w:rsidR="00AD47B8">
        <w:rPr>
          <w:rFonts w:ascii="Times New Roman" w:hAnsi="Times New Roman"/>
          <w:sz w:val="28"/>
          <w:szCs w:val="28"/>
        </w:rPr>
        <w:t>и с востока</w:t>
      </w:r>
      <w:r w:rsidR="00AD47B8" w:rsidRPr="00561985">
        <w:rPr>
          <w:rFonts w:ascii="Times New Roman" w:hAnsi="Times New Roman"/>
          <w:sz w:val="28"/>
          <w:szCs w:val="28"/>
        </w:rPr>
        <w:t xml:space="preserve"> </w:t>
      </w:r>
      <w:r w:rsidRPr="00561985">
        <w:rPr>
          <w:rFonts w:ascii="Times New Roman" w:hAnsi="Times New Roman"/>
          <w:sz w:val="28"/>
          <w:szCs w:val="28"/>
        </w:rPr>
        <w:t xml:space="preserve">— </w:t>
      </w:r>
      <w:r w:rsidR="00AD47B8">
        <w:rPr>
          <w:rFonts w:ascii="Times New Roman" w:hAnsi="Times New Roman"/>
          <w:sz w:val="28"/>
          <w:szCs w:val="28"/>
        </w:rPr>
        <w:t>зоной улично-дорожной сети</w:t>
      </w:r>
      <w:r w:rsidRPr="00561985">
        <w:rPr>
          <w:rFonts w:ascii="Times New Roman" w:hAnsi="Times New Roman"/>
          <w:sz w:val="28"/>
          <w:szCs w:val="28"/>
        </w:rPr>
        <w:t>.</w:t>
      </w:r>
    </w:p>
    <w:p w14:paraId="1F0BE3C5" w14:textId="74D00E4E" w:rsidR="0081280C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инженерные </w:t>
      </w:r>
      <w:r w:rsidR="00536055">
        <w:rPr>
          <w:rFonts w:ascii="Times New Roman" w:hAnsi="Times New Roman"/>
          <w:sz w:val="28"/>
          <w:szCs w:val="28"/>
        </w:rPr>
        <w:t>сети</w:t>
      </w:r>
      <w:r w:rsidR="00E10C3B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электроснабжения</w:t>
      </w:r>
      <w:r w:rsidRPr="00561985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2E2D301E" w:rsidR="0081280C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Отметки высот поверхности территории планировки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bookmarkStart w:id="1" w:name="_Hlk142615160"/>
      <w:r w:rsidR="00AD47B8">
        <w:rPr>
          <w:rFonts w:ascii="Times New Roman" w:hAnsi="Times New Roman"/>
          <w:sz w:val="28"/>
          <w:szCs w:val="28"/>
        </w:rPr>
        <w:t>84,00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bookmarkEnd w:id="1"/>
      <w:r w:rsidR="00AD47B8">
        <w:rPr>
          <w:rFonts w:ascii="Times New Roman" w:hAnsi="Times New Roman"/>
          <w:sz w:val="28"/>
          <w:szCs w:val="28"/>
        </w:rPr>
        <w:t>101,40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1977г.</w:t>
      </w:r>
    </w:p>
    <w:p w14:paraId="7B1067AC" w14:textId="41DF154C" w:rsidR="000C67E1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390B4F">
        <w:rPr>
          <w:rFonts w:ascii="Times New Roman" w:hAnsi="Times New Roman"/>
          <w:sz w:val="28"/>
          <w:szCs w:val="28"/>
        </w:rPr>
        <w:t>не</w:t>
      </w:r>
      <w:r w:rsidR="00C64A53">
        <w:rPr>
          <w:rFonts w:ascii="Times New Roman" w:hAnsi="Times New Roman"/>
          <w:sz w:val="28"/>
          <w:szCs w:val="28"/>
        </w:rPr>
        <w:t>высокий</w:t>
      </w:r>
      <w:r w:rsidRPr="00E04EB9">
        <w:rPr>
          <w:rFonts w:ascii="Times New Roman" w:hAnsi="Times New Roman"/>
          <w:sz w:val="28"/>
          <w:szCs w:val="28"/>
        </w:rPr>
        <w:t>.</w:t>
      </w:r>
    </w:p>
    <w:p w14:paraId="2640D5C2" w14:textId="77777777" w:rsidR="000C67E1" w:rsidRDefault="000C67E1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</w:p>
    <w:p w14:paraId="29372221" w14:textId="27A83065" w:rsidR="00C64A53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7A555AC5" w14:textId="77777777" w:rsidR="00536055" w:rsidRDefault="00536055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Городищенский район расположен в зоне резкоконтинентального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02710FF8" w14:textId="033F6267" w:rsidR="00FA0185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31AEBFE4" w14:textId="77777777" w:rsidR="00AD47B8" w:rsidRPr="00BE247F" w:rsidRDefault="00AD47B8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467E4B53" w14:textId="2ABA95D5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7777777" w:rsidR="00C64A53" w:rsidRPr="00BE247F" w:rsidRDefault="00C64A5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</w:p>
    <w:p w14:paraId="402ABC2A" w14:textId="4E8D44E3" w:rsidR="008D1543" w:rsidRPr="00FF51F5" w:rsidRDefault="00AD47B8" w:rsidP="008C2EE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1" layoutInCell="1" allowOverlap="1" wp14:anchorId="5342493A" wp14:editId="31001A7A">
                <wp:simplePos x="0" y="0"/>
                <wp:positionH relativeFrom="margin">
                  <wp:posOffset>0</wp:posOffset>
                </wp:positionH>
                <wp:positionV relativeFrom="page">
                  <wp:posOffset>288290</wp:posOffset>
                </wp:positionV>
                <wp:extent cx="6544945" cy="10094595"/>
                <wp:effectExtent l="0" t="0" r="27305" b="209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12D8A8" w14:textId="77777777" w:rsidR="00C453A0" w:rsidRPr="00542326" w:rsidRDefault="00C453A0" w:rsidP="00AD47B8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0E7B6D" w14:textId="77777777" w:rsidR="00C453A0" w:rsidRPr="00EB45AA" w:rsidRDefault="00C453A0" w:rsidP="00AD47B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A1C8A1" w14:textId="77777777" w:rsidR="00C453A0" w:rsidRPr="00EB45AA" w:rsidRDefault="00C453A0" w:rsidP="00AD47B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49AC5FE" w14:textId="77777777" w:rsidR="00C453A0" w:rsidRPr="00EB45AA" w:rsidRDefault="00C453A0" w:rsidP="00AD47B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0AA84A2" w14:textId="77777777" w:rsidR="00C453A0" w:rsidRPr="00EB45AA" w:rsidRDefault="00C453A0" w:rsidP="00AD47B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AEE8C9" w14:textId="77777777" w:rsidR="00C453A0" w:rsidRPr="00EB45AA" w:rsidRDefault="00C453A0" w:rsidP="00AD47B8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2527C2" w14:textId="77777777" w:rsidR="00C453A0" w:rsidRPr="00542326" w:rsidRDefault="00C453A0" w:rsidP="00AD47B8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73206C" w14:textId="77777777" w:rsidR="00C453A0" w:rsidRPr="00FE178E" w:rsidRDefault="00C453A0" w:rsidP="00AD47B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8AF906C" w14:textId="77777777" w:rsidR="00C453A0" w:rsidRPr="00EB45AA" w:rsidRDefault="00C453A0" w:rsidP="00AD47B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42493A" id="_x0000_s1147" style="position:absolute;left:0;text-align:left;margin-left:0;margin-top:22.7pt;width:515.35pt;height:794.85pt;z-index:251672576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">
                <v:rect id="Rectangle 2" o:spid="_x0000_s11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4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  <v:line id="Line 4" o:spid="_x0000_s115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5" o:spid="_x0000_s115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0gg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Dh30ggvwAAANsAAAAPAAAAAAAA&#10;AAAAAAAAAAcCAABkcnMvZG93bnJldi54bWxQSwUGAAAAAAMAAwC3AAAA8wIAAAAA&#10;" strokeweight="2pt"/>
                <v:line id="Line 6" o:spid="_x0000_s115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+27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COk+27vwAAANsAAAAPAAAAAAAA&#10;AAAAAAAAAAcCAABkcnMvZG93bnJldi54bWxQSwUGAAAAAAMAAwC3AAAA8wIAAAAA&#10;" strokeweight="2pt"/>
                <v:line id="Line 7" o:spid="_x0000_s115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nXP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" strokeweight="2pt"/>
                <v:line id="Line 8" o:spid="_x0000_s115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BU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BuNtBUvwAAANsAAAAPAAAAAAAA&#10;AAAAAAAAAAcCAABkcnMvZG93bnJldi54bWxQSwUGAAAAAAMAAwC3AAAA8wIAAAAA&#10;" strokeweight="2pt"/>
                <v:line id="Line 9" o:spid="_x0000_s115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v:line id="Line 10" o:spid="_x0000_s11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Jc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CQIiXMMAAADbAAAADwAA&#10;AAAAAAAAAAAAAAAHAgAAZHJzL2Rvd25yZXYueG1sUEsFBgAAAAADAAMAtwAAAPcCAAAAAA==&#10;" strokeweight="1pt"/>
                <v:line id="Line 11" o:spid="_x0000_s11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/K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CAN3/KvAAAANsAAAAPAAAAAAAAAAAA&#10;AAAAAAcCAABkcnMvZG93bnJldi54bWxQSwUGAAAAAAMAAwC3AAAA8AIAAAAA&#10;" strokeweight="2pt"/>
                <v:line id="Line 12" o:spid="_x0000_s115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RO1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F9ETtcMAAADbAAAADwAA&#10;AAAAAAAAAAAAAAAHAgAAZHJzL2Rvd25yZXYueG1sUEsFBgAAAAADAAMAtwAAAPcCAAAAAA==&#10;" strokeweight="1pt"/>
                <v:rect id="Rectangle 13" o:spid="_x0000_s115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5312D8A8" w14:textId="77777777" w:rsidR="00C453A0" w:rsidRPr="00542326" w:rsidRDefault="00C453A0" w:rsidP="00AD47B8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150E7B6D" w14:textId="77777777" w:rsidR="00C453A0" w:rsidRPr="00EB45AA" w:rsidRDefault="00C453A0" w:rsidP="00AD47B8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16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    <v:textbox inset="1pt,1pt,1pt,1pt">
                    <w:txbxContent>
                      <w:p w14:paraId="67A1C8A1" w14:textId="77777777" w:rsidR="00C453A0" w:rsidRPr="00EB45AA" w:rsidRDefault="00C453A0" w:rsidP="00AD47B8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49AC5FE" w14:textId="77777777" w:rsidR="00C453A0" w:rsidRPr="00EB45AA" w:rsidRDefault="00C453A0" w:rsidP="00AD47B8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0AA84A2" w14:textId="77777777" w:rsidR="00C453A0" w:rsidRPr="00EB45AA" w:rsidRDefault="00C453A0" w:rsidP="00AD47B8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14:paraId="28AEE8C9" w14:textId="77777777" w:rsidR="00C453A0" w:rsidRPr="00EB45AA" w:rsidRDefault="00C453A0" w:rsidP="00AD47B8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14:paraId="592527C2" w14:textId="77777777" w:rsidR="00C453A0" w:rsidRPr="00542326" w:rsidRDefault="00C453A0" w:rsidP="00AD47B8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14:paraId="0173206C" w14:textId="77777777" w:rsidR="00C453A0" w:rsidRPr="00FE178E" w:rsidRDefault="00C453A0" w:rsidP="00AD47B8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8AF906C" w14:textId="77777777" w:rsidR="00C453A0" w:rsidRPr="00EB45AA" w:rsidRDefault="00C453A0" w:rsidP="00AD47B8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Pr="00890AAA">
        <w:rPr>
          <w:rFonts w:ascii="Times New Roman" w:hAnsi="Times New Roman"/>
          <w:sz w:val="28"/>
          <w:szCs w:val="28"/>
        </w:rPr>
        <w:t xml:space="preserve"> </w:t>
      </w:r>
      <w:r w:rsidR="008D1543"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="008D1543"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="008D1543" w:rsidRPr="007951CA">
        <w:rPr>
          <w:rFonts w:ascii="Times New Roman" w:hAnsi="Times New Roman"/>
          <w:bCs/>
          <w:sz w:val="28"/>
          <w:szCs w:val="28"/>
        </w:rPr>
        <w:t xml:space="preserve">зоны объектов </w:t>
      </w:r>
      <w:r w:rsidR="00536055">
        <w:rPr>
          <w:rFonts w:ascii="Times New Roman" w:hAnsi="Times New Roman"/>
          <w:bCs/>
          <w:sz w:val="28"/>
          <w:szCs w:val="28"/>
        </w:rPr>
        <w:t>сельскохозяйственного</w:t>
      </w:r>
      <w:r w:rsidR="007C139E">
        <w:rPr>
          <w:rFonts w:ascii="Times New Roman" w:hAnsi="Times New Roman"/>
          <w:bCs/>
          <w:sz w:val="28"/>
          <w:szCs w:val="28"/>
        </w:rPr>
        <w:t xml:space="preserve"> </w:t>
      </w:r>
      <w:r w:rsidR="00536055">
        <w:rPr>
          <w:rFonts w:ascii="Times New Roman" w:hAnsi="Times New Roman"/>
          <w:bCs/>
          <w:sz w:val="28"/>
          <w:szCs w:val="28"/>
        </w:rPr>
        <w:t>производства</w:t>
      </w:r>
      <w:r w:rsidR="008D1543"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="008D1543"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r w:rsidR="00B81816">
        <w:rPr>
          <w:rFonts w:ascii="Times New Roman" w:hAnsi="Times New Roman"/>
          <w:sz w:val="28"/>
          <w:szCs w:val="28"/>
        </w:rPr>
        <w:t>Городищенского городского</w:t>
      </w:r>
      <w:r w:rsidR="00B30301">
        <w:rPr>
          <w:rFonts w:ascii="Times New Roman" w:hAnsi="Times New Roman"/>
          <w:sz w:val="28"/>
          <w:szCs w:val="28"/>
        </w:rPr>
        <w:t xml:space="preserve"> </w:t>
      </w:r>
      <w:r w:rsidR="008D1543" w:rsidRPr="007951CA">
        <w:rPr>
          <w:rFonts w:ascii="Times New Roman" w:hAnsi="Times New Roman"/>
          <w:sz w:val="28"/>
          <w:szCs w:val="28"/>
        </w:rPr>
        <w:t xml:space="preserve">поселения Городищенского муниципального района Волгоградской области, утвержденных решением </w:t>
      </w:r>
      <w:r w:rsidR="00B81816">
        <w:rPr>
          <w:rFonts w:ascii="Times New Roman" w:hAnsi="Times New Roman"/>
          <w:color w:val="000000" w:themeColor="text1"/>
          <w:sz w:val="28"/>
          <w:szCs w:val="28"/>
        </w:rPr>
        <w:t>Городищенской городской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Думы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>Городищенско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734847" w:rsidRPr="00B81816">
        <w:rPr>
          <w:rFonts w:ascii="Times New Roman" w:hAnsi="Times New Roman"/>
          <w:color w:val="FF0000"/>
          <w:sz w:val="28"/>
          <w:szCs w:val="28"/>
        </w:rPr>
        <w:t>16.03.2023</w:t>
      </w:r>
      <w:r w:rsidR="008D1543" w:rsidRPr="00B81816">
        <w:rPr>
          <w:rFonts w:ascii="Times New Roman" w:hAnsi="Times New Roman"/>
          <w:color w:val="FF0000"/>
          <w:sz w:val="28"/>
          <w:szCs w:val="28"/>
        </w:rPr>
        <w:t xml:space="preserve"> № </w:t>
      </w:r>
      <w:r w:rsidR="00734847" w:rsidRPr="00B81816">
        <w:rPr>
          <w:rFonts w:ascii="Times New Roman" w:hAnsi="Times New Roman"/>
          <w:color w:val="FF0000"/>
          <w:sz w:val="28"/>
          <w:szCs w:val="28"/>
        </w:rPr>
        <w:t>3/1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26BBF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28168B4" w14:textId="77777777" w:rsidR="00FA0185" w:rsidRPr="008C2EE4" w:rsidRDefault="00FA0185" w:rsidP="008C2EE4">
      <w:pPr>
        <w:pStyle w:val="ac"/>
        <w:tabs>
          <w:tab w:val="left" w:pos="9923"/>
        </w:tabs>
        <w:spacing w:line="276" w:lineRule="auto"/>
        <w:ind w:left="426" w:firstLine="567"/>
        <w:rPr>
          <w:rFonts w:ascii="Times New Roman" w:hAnsi="Times New Roman"/>
          <w:bCs/>
          <w:sz w:val="28"/>
          <w:szCs w:val="28"/>
        </w:rPr>
      </w:pPr>
      <w:r w:rsidRPr="008C2EE4">
        <w:rPr>
          <w:rFonts w:ascii="Times New Roman" w:hAnsi="Times New Roman"/>
          <w:bCs/>
          <w:sz w:val="28"/>
          <w:szCs w:val="28"/>
        </w:rPr>
        <w:t>Устанавливаются следующие параметры планируемого развития территории:</w:t>
      </w:r>
    </w:p>
    <w:p w14:paraId="3A8E1446" w14:textId="33D9447F" w:rsidR="00536055" w:rsidRPr="008C2EE4" w:rsidRDefault="00FF51F5" w:rsidP="008C2EE4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8C2EE4">
        <w:rPr>
          <w:rFonts w:ascii="Times New Roman" w:hAnsi="Times New Roman"/>
          <w:bCs/>
          <w:color w:val="000000"/>
          <w:sz w:val="28"/>
          <w:szCs w:val="28"/>
        </w:rPr>
        <w:t xml:space="preserve">1) </w:t>
      </w:r>
      <w:r w:rsidR="00171015" w:rsidRPr="008C2EE4">
        <w:rPr>
          <w:rFonts w:ascii="Times New Roman" w:hAnsi="Times New Roman"/>
          <w:bCs/>
          <w:color w:val="000000"/>
          <w:sz w:val="28"/>
          <w:szCs w:val="28"/>
        </w:rPr>
        <w:t xml:space="preserve">земельный </w:t>
      </w:r>
      <w:r w:rsidR="00171015" w:rsidRPr="008C2EE4">
        <w:rPr>
          <w:rFonts w:ascii="Times New Roman" w:hAnsi="Times New Roman"/>
          <w:bCs/>
          <w:sz w:val="28"/>
          <w:szCs w:val="28"/>
        </w:rPr>
        <w:t>участок ЗУ</w:t>
      </w:r>
      <w:r w:rsidR="00265C77" w:rsidRPr="008C2EE4">
        <w:rPr>
          <w:rFonts w:ascii="Times New Roman" w:hAnsi="Times New Roman"/>
          <w:bCs/>
          <w:sz w:val="28"/>
          <w:szCs w:val="28"/>
        </w:rPr>
        <w:t xml:space="preserve"> </w:t>
      </w:r>
      <w:r w:rsidR="00171015" w:rsidRPr="008C2EE4">
        <w:rPr>
          <w:rFonts w:ascii="Times New Roman" w:hAnsi="Times New Roman"/>
          <w:bCs/>
          <w:sz w:val="28"/>
          <w:szCs w:val="28"/>
        </w:rPr>
        <w:t xml:space="preserve">1 площадью </w:t>
      </w:r>
      <w:r w:rsidR="00B81816" w:rsidRPr="008C2EE4">
        <w:rPr>
          <w:rFonts w:ascii="Times New Roman" w:hAnsi="Times New Roman"/>
          <w:bCs/>
          <w:sz w:val="28"/>
          <w:szCs w:val="28"/>
        </w:rPr>
        <w:t>5777</w:t>
      </w:r>
      <w:r w:rsidR="00536055" w:rsidRPr="008C2EE4">
        <w:rPr>
          <w:rFonts w:ascii="Times New Roman" w:hAnsi="Times New Roman"/>
          <w:bCs/>
          <w:sz w:val="28"/>
          <w:szCs w:val="28"/>
        </w:rPr>
        <w:t>,</w:t>
      </w:r>
      <w:r w:rsidR="00B81816" w:rsidRPr="008C2EE4">
        <w:rPr>
          <w:rFonts w:ascii="Times New Roman" w:hAnsi="Times New Roman"/>
          <w:bCs/>
          <w:sz w:val="28"/>
          <w:szCs w:val="28"/>
        </w:rPr>
        <w:t>7</w:t>
      </w:r>
      <w:r w:rsidR="00C453A0" w:rsidRPr="008C2EE4">
        <w:rPr>
          <w:rFonts w:ascii="Times New Roman" w:hAnsi="Times New Roman"/>
          <w:bCs/>
          <w:sz w:val="28"/>
          <w:szCs w:val="28"/>
        </w:rPr>
        <w:t>0</w:t>
      </w:r>
      <w:r w:rsidR="00ED5D56" w:rsidRPr="008C2EE4">
        <w:rPr>
          <w:rFonts w:ascii="Times New Roman" w:hAnsi="Times New Roman"/>
          <w:bCs/>
          <w:sz w:val="28"/>
          <w:szCs w:val="28"/>
        </w:rPr>
        <w:t xml:space="preserve"> кв.м.</w:t>
      </w:r>
      <w:r w:rsidR="00B81816" w:rsidRPr="008C2EE4">
        <w:rPr>
          <w:rFonts w:ascii="Times New Roman" w:hAnsi="Times New Roman"/>
          <w:bCs/>
          <w:color w:val="000000"/>
          <w:sz w:val="28"/>
          <w:szCs w:val="28"/>
        </w:rPr>
        <w:t xml:space="preserve"> образован</w:t>
      </w:r>
      <w:r w:rsidR="00B81816" w:rsidRPr="008C2EE4">
        <w:rPr>
          <w:rFonts w:ascii="Times New Roman" w:hAnsi="Times New Roman"/>
          <w:bCs/>
          <w:sz w:val="28"/>
          <w:szCs w:val="28"/>
        </w:rPr>
        <w:t xml:space="preserve"> </w:t>
      </w:r>
      <w:r w:rsidR="00B81816" w:rsidRPr="008C2EE4">
        <w:rPr>
          <w:rFonts w:ascii="Times New Roman" w:hAnsi="Times New Roman"/>
          <w:sz w:val="28"/>
          <w:szCs w:val="28"/>
        </w:rPr>
        <w:t>методом перераспределения земельного участка 34:03:130007:4776 площадью 2000,0</w:t>
      </w:r>
      <w:r w:rsidR="00C453A0" w:rsidRPr="008C2EE4">
        <w:rPr>
          <w:rFonts w:ascii="Times New Roman" w:hAnsi="Times New Roman"/>
          <w:sz w:val="28"/>
          <w:szCs w:val="28"/>
        </w:rPr>
        <w:t> </w:t>
      </w:r>
      <w:r w:rsidR="00B81816" w:rsidRPr="008C2EE4">
        <w:rPr>
          <w:rFonts w:ascii="Times New Roman" w:hAnsi="Times New Roman"/>
          <w:sz w:val="28"/>
          <w:szCs w:val="28"/>
        </w:rPr>
        <w:t>кв.м.</w:t>
      </w:r>
      <w:r w:rsidR="008C2EE4">
        <w:rPr>
          <w:rFonts w:ascii="Times New Roman" w:hAnsi="Times New Roman"/>
          <w:sz w:val="28"/>
          <w:szCs w:val="28"/>
        </w:rPr>
        <w:t xml:space="preserve"> с</w:t>
      </w:r>
      <w:r w:rsidR="00B81816" w:rsidRPr="008C2EE4">
        <w:rPr>
          <w:rFonts w:ascii="Times New Roman" w:hAnsi="Times New Roman"/>
          <w:sz w:val="28"/>
          <w:szCs w:val="28"/>
        </w:rPr>
        <w:t xml:space="preserve"> видом разрешенного использования «для строительства и последующей эксплуатации здания придорожного сервиса с автостоянкой» и присоединения участка площадью 3777,7 кв.м.;</w:t>
      </w:r>
      <w:r w:rsidR="00536055" w:rsidRPr="008C2EE4">
        <w:rPr>
          <w:rFonts w:ascii="Times New Roman" w:hAnsi="Times New Roman"/>
          <w:sz w:val="28"/>
          <w:szCs w:val="28"/>
        </w:rPr>
        <w:t xml:space="preserve"> </w:t>
      </w:r>
    </w:p>
    <w:p w14:paraId="79591BB0" w14:textId="3AFCB4BE" w:rsidR="00C453A0" w:rsidRPr="008C2EE4" w:rsidRDefault="00C453A0" w:rsidP="008C2EE4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8C2EE4">
        <w:rPr>
          <w:rFonts w:ascii="Times New Roman" w:hAnsi="Times New Roman"/>
          <w:sz w:val="28"/>
          <w:szCs w:val="28"/>
        </w:rPr>
        <w:t>2) земельный участок ЗУ 2 площадью 7</w:t>
      </w:r>
      <w:bookmarkStart w:id="2" w:name="_GoBack"/>
      <w:bookmarkEnd w:id="2"/>
      <w:r w:rsidRPr="008C2EE4">
        <w:rPr>
          <w:rFonts w:ascii="Times New Roman" w:hAnsi="Times New Roman"/>
          <w:sz w:val="28"/>
          <w:szCs w:val="28"/>
        </w:rPr>
        <w:t>92,00 кв.м. образован методом перераспределения земельного участка 34:03:130007:2235 площадью 490,00</w:t>
      </w:r>
      <w:r w:rsidR="008C2EE4">
        <w:t> </w:t>
      </w:r>
      <w:r w:rsidRPr="008C2EE4">
        <w:rPr>
          <w:rFonts w:ascii="Times New Roman" w:hAnsi="Times New Roman"/>
          <w:sz w:val="28"/>
          <w:szCs w:val="28"/>
        </w:rPr>
        <w:t xml:space="preserve">кв.м. </w:t>
      </w:r>
      <w:r w:rsidR="008C2EE4">
        <w:rPr>
          <w:rFonts w:ascii="Times New Roman" w:hAnsi="Times New Roman"/>
          <w:sz w:val="28"/>
          <w:szCs w:val="28"/>
        </w:rPr>
        <w:t xml:space="preserve">с </w:t>
      </w:r>
      <w:r w:rsidRPr="008C2EE4">
        <w:rPr>
          <w:rFonts w:ascii="Times New Roman" w:hAnsi="Times New Roman"/>
          <w:sz w:val="28"/>
          <w:szCs w:val="28"/>
        </w:rPr>
        <w:t xml:space="preserve">видом разрешенного использования «для строительства станции технического обслуживания любых транспортных средств» и присоединения участка площадью 302,0 кв.м.; </w:t>
      </w:r>
    </w:p>
    <w:p w14:paraId="518216D6" w14:textId="06D56D94" w:rsidR="00C453A0" w:rsidRPr="008C2EE4" w:rsidRDefault="00C453A0" w:rsidP="008C2EE4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8C2EE4">
        <w:rPr>
          <w:rFonts w:ascii="Times New Roman" w:hAnsi="Times New Roman"/>
          <w:sz w:val="28"/>
          <w:szCs w:val="28"/>
        </w:rPr>
        <w:t>3) земельный участок ЗУ 3 площадью 1248,00 кв.м. образован методом перераспределения земельного участка 34:03:130007:1982 площадью 1000,00 кв.м.</w:t>
      </w:r>
      <w:r w:rsidR="008C2EE4">
        <w:rPr>
          <w:rFonts w:ascii="Times New Roman" w:hAnsi="Times New Roman"/>
          <w:sz w:val="28"/>
          <w:szCs w:val="28"/>
        </w:rPr>
        <w:t xml:space="preserve"> с</w:t>
      </w:r>
      <w:r w:rsidRPr="008C2EE4">
        <w:rPr>
          <w:rFonts w:ascii="Times New Roman" w:hAnsi="Times New Roman"/>
          <w:sz w:val="28"/>
          <w:szCs w:val="28"/>
        </w:rPr>
        <w:t xml:space="preserve"> видом разрешенного использования «для производственного здания» и присоединения участка площадью 248,0 кв.м.; </w:t>
      </w:r>
    </w:p>
    <w:p w14:paraId="26EBB355" w14:textId="79C47A8D" w:rsidR="00C453A0" w:rsidRPr="008C2EE4" w:rsidRDefault="00C453A0" w:rsidP="008C2EE4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8C2EE4">
        <w:rPr>
          <w:rFonts w:ascii="Times New Roman" w:hAnsi="Times New Roman"/>
          <w:sz w:val="28"/>
          <w:szCs w:val="28"/>
        </w:rPr>
        <w:t>4) земельный участок ЗУ 4 площадью 2593,00 кв.м. образован методом перераспределения земельного участка 34:03:230005:4060 площадью 2200,00</w:t>
      </w:r>
      <w:r w:rsidR="008C2EE4">
        <w:rPr>
          <w:rFonts w:ascii="Times New Roman" w:hAnsi="Times New Roman"/>
          <w:sz w:val="28"/>
          <w:szCs w:val="28"/>
        </w:rPr>
        <w:t> </w:t>
      </w:r>
      <w:r w:rsidRPr="008C2EE4">
        <w:rPr>
          <w:rFonts w:ascii="Times New Roman" w:hAnsi="Times New Roman"/>
          <w:sz w:val="28"/>
          <w:szCs w:val="28"/>
        </w:rPr>
        <w:t>кв.м.</w:t>
      </w:r>
      <w:r w:rsidR="008C2EE4">
        <w:rPr>
          <w:rFonts w:ascii="Times New Roman" w:hAnsi="Times New Roman"/>
          <w:sz w:val="28"/>
          <w:szCs w:val="28"/>
        </w:rPr>
        <w:t xml:space="preserve"> с</w:t>
      </w:r>
      <w:r w:rsidRPr="008C2EE4">
        <w:rPr>
          <w:rFonts w:ascii="Times New Roman" w:hAnsi="Times New Roman"/>
          <w:sz w:val="28"/>
          <w:szCs w:val="28"/>
        </w:rPr>
        <w:t xml:space="preserve"> видом разрешенного использования «для эксплуатации торгово-производственной базы» и присоединения участка площадью 393,0 кв.м.; </w:t>
      </w:r>
    </w:p>
    <w:p w14:paraId="32A5C806" w14:textId="5DC40663" w:rsidR="00C453A0" w:rsidRPr="008C2EE4" w:rsidRDefault="00C453A0" w:rsidP="008C2EE4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8C2EE4">
        <w:rPr>
          <w:rFonts w:ascii="Times New Roman" w:hAnsi="Times New Roman"/>
          <w:sz w:val="28"/>
          <w:szCs w:val="28"/>
        </w:rPr>
        <w:t>5) земельный участок ЗУ 5 площадью 1273,00 кв.м. образован методом перераспределения земельного участка 34:03:230005:4037 площадью 1187,00</w:t>
      </w:r>
      <w:r w:rsidR="008C2EE4">
        <w:rPr>
          <w:rFonts w:ascii="Times New Roman" w:hAnsi="Times New Roman"/>
          <w:sz w:val="28"/>
          <w:szCs w:val="28"/>
        </w:rPr>
        <w:t> </w:t>
      </w:r>
      <w:r w:rsidRPr="008C2EE4">
        <w:rPr>
          <w:rFonts w:ascii="Times New Roman" w:hAnsi="Times New Roman"/>
          <w:sz w:val="28"/>
          <w:szCs w:val="28"/>
        </w:rPr>
        <w:t xml:space="preserve">кв.м. видом разрешенного использования «для строительства открытой автостоянки для легковых автомобилей на 60 парковочных мест» и присоединения участка площадью </w:t>
      </w:r>
      <w:r w:rsidR="008C2EE4" w:rsidRPr="008C2EE4">
        <w:rPr>
          <w:rFonts w:ascii="Times New Roman" w:hAnsi="Times New Roman"/>
          <w:sz w:val="28"/>
          <w:szCs w:val="28"/>
        </w:rPr>
        <w:t>86</w:t>
      </w:r>
      <w:r w:rsidRPr="008C2EE4">
        <w:rPr>
          <w:rFonts w:ascii="Times New Roman" w:hAnsi="Times New Roman"/>
          <w:sz w:val="28"/>
          <w:szCs w:val="28"/>
        </w:rPr>
        <w:t xml:space="preserve">,0 кв.м.; </w:t>
      </w:r>
    </w:p>
    <w:p w14:paraId="674E1FAD" w14:textId="77777777" w:rsidR="00C453A0" w:rsidRDefault="00C453A0" w:rsidP="00C453A0">
      <w:pPr>
        <w:pStyle w:val="ac"/>
        <w:tabs>
          <w:tab w:val="left" w:pos="9923"/>
        </w:tabs>
        <w:spacing w:line="276" w:lineRule="auto"/>
        <w:ind w:left="567" w:right="284" w:firstLine="0"/>
        <w:rPr>
          <w:rFonts w:ascii="Times New Roman" w:hAnsi="Times New Roman"/>
          <w:color w:val="000000" w:themeColor="text1"/>
          <w:szCs w:val="24"/>
        </w:rPr>
      </w:pPr>
    </w:p>
    <w:p w14:paraId="21C759A7" w14:textId="77777777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lastRenderedPageBreak/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69C484B8" w14:textId="07117E19" w:rsidR="00FA0185" w:rsidRDefault="00265C77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Проектом планировки сформирована территория общего пользования для размещения инженерно-транспортных коммуникаций. Предусмотрено размещение автомобильной дороги местного значения, позволяющей осуществлять доступ к сформированным участкам. </w:t>
      </w:r>
    </w:p>
    <w:p w14:paraId="7C52FAC7" w14:textId="77777777" w:rsidR="00FA0185" w:rsidRPr="00BE247F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2D710F88" w:rsidR="00FA0185" w:rsidRDefault="007553F7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5A903E9E" wp14:editId="10B93D4B">
                <wp:simplePos x="0" y="0"/>
                <wp:positionH relativeFrom="page">
                  <wp:posOffset>692785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50763A" w14:textId="77777777" w:rsidR="00C453A0" w:rsidRPr="00542326" w:rsidRDefault="00C453A0" w:rsidP="00FA018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EB1805D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6784B2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2880DF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386BD3A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DDEE50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DEA5EA" w14:textId="6D086AB1" w:rsidR="00C453A0" w:rsidRPr="00542326" w:rsidRDefault="00C453A0" w:rsidP="00FA018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75C89D" w14:textId="77777777" w:rsidR="00C453A0" w:rsidRPr="00FE178E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79DE6A1" w14:textId="77777777" w:rsidR="00C453A0" w:rsidRPr="00EB45AA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03E9E" id="_x0000_s1167" style="position:absolute;left:0;text-align:left;margin-left:54.55pt;margin-top:20.2pt;width:515.35pt;height:794.85pt;z-index:2516572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">
                <v:rect id="Rectangle 2" o:spid="_x0000_s11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v:line id="Line 3" o:spid="_x0000_s11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<v:line id="Line 4" o:spid="_x0000_s11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<v:line id="Line 5" o:spid="_x0000_s11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<v:line id="Line 6" o:spid="_x0000_s11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<v:line id="Line 7" o:spid="_x0000_s11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<v:line id="Line 8" o:spid="_x0000_s11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<v:line id="Line 9" o:spid="_x0000_s11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<v:line id="Line 10" o:spid="_x0000_s11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<v:line id="Line 11" o:spid="_x0000_s11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<v:line id="Line 12" o:spid="_x0000_s11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<v:rect id="Rectangle 13" o:spid="_x0000_s11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14:paraId="7450763A" w14:textId="77777777" w:rsidR="00C453A0" w:rsidRPr="00542326" w:rsidRDefault="00C453A0" w:rsidP="00FA018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14:paraId="6EB1805D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1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14:paraId="666784B2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<v:textbox inset="1pt,1pt,1pt,1pt">
                    <w:txbxContent>
                      <w:p w14:paraId="282880DF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<v:textbox inset="1pt,1pt,1pt,1pt">
                    <w:txbxContent>
                      <w:p w14:paraId="4386BD3A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<v:textbox inset="1pt,1pt,1pt,1pt">
                    <w:txbxContent>
                      <w:p w14:paraId="24DDEE50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<v:textbox inset="1pt,1pt,1pt,1pt">
                    <w:txbxContent>
                      <w:p w14:paraId="7ADEA5EA" w14:textId="6D086AB1" w:rsidR="00C453A0" w:rsidRPr="00542326" w:rsidRDefault="00C453A0" w:rsidP="00FA018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<v:textbox inset="1pt,1pt,1pt,1pt">
                    <w:txbxContent>
                      <w:p w14:paraId="0E75C89D" w14:textId="77777777" w:rsidR="00C453A0" w:rsidRPr="00FE178E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79DE6A1" w14:textId="77777777" w:rsidR="00C453A0" w:rsidRPr="00EB45AA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 w:rsidR="00FA01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2FFEEAB6" w:rsidR="008D1543" w:rsidRPr="008D1543" w:rsidRDefault="008C2EE4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605F0">
        <w:rPr>
          <w:rFonts w:ascii="Times New Roman" w:hAnsi="Times New Roman"/>
          <w:bCs/>
          <w:sz w:val="28"/>
          <w:szCs w:val="28"/>
        </w:rPr>
        <w:t>ланируем</w:t>
      </w:r>
      <w:r>
        <w:rPr>
          <w:rFonts w:ascii="Times New Roman" w:hAnsi="Times New Roman"/>
          <w:bCs/>
          <w:sz w:val="28"/>
          <w:szCs w:val="28"/>
        </w:rPr>
        <w:t>ые</w:t>
      </w:r>
      <w:r w:rsidR="008605F0">
        <w:rPr>
          <w:rFonts w:ascii="Times New Roman" w:hAnsi="Times New Roman"/>
          <w:bCs/>
          <w:sz w:val="28"/>
          <w:szCs w:val="28"/>
        </w:rPr>
        <w:t xml:space="preserve"> для присоединения к существующ</w:t>
      </w:r>
      <w:r>
        <w:rPr>
          <w:rFonts w:ascii="Times New Roman" w:hAnsi="Times New Roman"/>
          <w:bCs/>
          <w:sz w:val="28"/>
          <w:szCs w:val="28"/>
        </w:rPr>
        <w:t>им</w:t>
      </w:r>
      <w:r w:rsidR="008605F0">
        <w:rPr>
          <w:rFonts w:ascii="Times New Roman" w:hAnsi="Times New Roman"/>
          <w:bCs/>
          <w:sz w:val="28"/>
          <w:szCs w:val="28"/>
        </w:rPr>
        <w:t xml:space="preserve"> земельн</w:t>
      </w:r>
      <w:r>
        <w:rPr>
          <w:rFonts w:ascii="Times New Roman" w:hAnsi="Times New Roman"/>
          <w:bCs/>
          <w:sz w:val="28"/>
          <w:szCs w:val="28"/>
        </w:rPr>
        <w:t>ые</w:t>
      </w:r>
      <w:r w:rsidR="008605F0">
        <w:rPr>
          <w:rFonts w:ascii="Times New Roman" w:hAnsi="Times New Roman"/>
          <w:bCs/>
          <w:sz w:val="28"/>
          <w:szCs w:val="28"/>
        </w:rPr>
        <w:t xml:space="preserve"> участ</w:t>
      </w:r>
      <w:r w:rsidR="000C67E1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и</w:t>
      </w:r>
      <w:r w:rsidR="008605F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свободны от застройки</w:t>
      </w:r>
      <w:r w:rsidR="008605F0">
        <w:rPr>
          <w:rFonts w:ascii="Times New Roman" w:hAnsi="Times New Roman"/>
          <w:bCs/>
          <w:sz w:val="28"/>
          <w:szCs w:val="28"/>
        </w:rPr>
        <w:t xml:space="preserve">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D2E76B4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- комплексное благоустройство планируемой территории;</w:t>
      </w:r>
    </w:p>
    <w:p w14:paraId="5AABBBBA" w14:textId="07AE3A09" w:rsidR="00FA0185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65BA1AA9" w:rsidR="00C23B4F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4961"/>
        <w:gridCol w:w="1134"/>
        <w:gridCol w:w="1120"/>
        <w:gridCol w:w="1639"/>
      </w:tblGrid>
      <w:tr w:rsidR="00265C77" w14:paraId="06EDB5E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60F0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A1E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Площадь планируемой территории,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8558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874" w14:textId="3AF1FCC8" w:rsidR="008C2EE4" w:rsidRPr="00265C77" w:rsidRDefault="008C2EE4" w:rsidP="008C2E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DFC8" w14:textId="366F23D7" w:rsidR="00265C77" w:rsidRPr="00265C77" w:rsidRDefault="008C2EE4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2,312</w:t>
            </w:r>
          </w:p>
        </w:tc>
      </w:tr>
      <w:tr w:rsidR="00265C77" w14:paraId="2AFDD45A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3162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62BA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37E6983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 xml:space="preserve"> территории подлежащие застройке (кварталы)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AEA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95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5077" w14:textId="24A4C1DA" w:rsidR="00265C77" w:rsidRPr="00F95842" w:rsidRDefault="00F95842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2,12</w:t>
            </w:r>
          </w:p>
        </w:tc>
      </w:tr>
      <w:tr w:rsidR="00265C77" w14:paraId="31387CDF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427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54F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территории общего пользования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089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7730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4A19" w14:textId="634F7E64" w:rsidR="00265C77" w:rsidRPr="00F95842" w:rsidRDefault="00F95842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0,189</w:t>
            </w:r>
          </w:p>
        </w:tc>
      </w:tr>
      <w:tr w:rsidR="00265C77" w14:paraId="3318A6C4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E0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0D5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294277C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улицы, дороги, тротуары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7CF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D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4D4F" w14:textId="05B92747" w:rsidR="00265C77" w:rsidRPr="00F95842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0,</w:t>
            </w:r>
            <w:r w:rsidR="00F95842" w:rsidRPr="00F958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65C77" w14:paraId="75ADF10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8997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3E4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хозяйственные проезды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3CB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DB6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63A" w14:textId="77777777" w:rsidR="00265C77" w:rsidRPr="00F95842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5C77" w14:paraId="07996950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AD93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DC6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F5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5F1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4D3A" w14:textId="77777777" w:rsidR="00265C77" w:rsidRPr="00F95842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</w:tr>
      <w:tr w:rsidR="00265C77" w14:paraId="2FF24C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E13B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5C77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FF51F5" w:rsidRPr="00FF51F5" w14:paraId="0711A7BC" w14:textId="77777777" w:rsidTr="00F95842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9F2A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16EE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7E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C32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AD2" w14:textId="5FAD8BEE" w:rsidR="00265C77" w:rsidRPr="008C2EE4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51F5" w:rsidRPr="00FF51F5" w14:paraId="455684EE" w14:textId="77777777" w:rsidTr="00F95842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88AD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233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1B6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чел./га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DBC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B603" w14:textId="1FDE0B18" w:rsidR="00265C77" w:rsidRPr="008C2EE4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51F5" w:rsidRPr="00FF51F5" w14:paraId="7AA97F8A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716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3. Жилищный фонд</w:t>
            </w:r>
          </w:p>
        </w:tc>
      </w:tr>
      <w:tr w:rsidR="008C2EE4" w:rsidRPr="00FF51F5" w14:paraId="4C88FCE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BD97" w14:textId="77777777" w:rsidR="008C2EE4" w:rsidRPr="00FF51F5" w:rsidRDefault="008C2EE4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F51F5" w:rsidRPr="00FF51F5" w14:paraId="1506812B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CC6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EA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FA7C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3ECA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9C3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594B25B1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125C" w14:textId="1F993317" w:rsidR="00265C77" w:rsidRPr="00FF51F5" w:rsidRDefault="00265C77" w:rsidP="00EC6596">
            <w:pPr>
              <w:spacing w:after="0" w:line="240" w:lineRule="auto"/>
              <w:ind w:left="3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FF51F5">
              <w:rPr>
                <w:noProof/>
                <w:color w:val="000000" w:themeColor="text1"/>
              </w:rPr>
              <w:t xml:space="preserve"> </w:t>
            </w:r>
            <w:r w:rsidRPr="00FF51F5">
              <w:rPr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1" layoutInCell="1" allowOverlap="1" wp14:anchorId="2AFC4472" wp14:editId="281376BC">
                      <wp:simplePos x="0" y="0"/>
                      <wp:positionH relativeFrom="page">
                        <wp:posOffset>-73025</wp:posOffset>
                      </wp:positionH>
                      <wp:positionV relativeFrom="page">
                        <wp:posOffset>-1022985</wp:posOffset>
                      </wp:positionV>
                      <wp:extent cx="6544945" cy="10094595"/>
                      <wp:effectExtent l="0" t="0" r="8255" b="1905"/>
                      <wp:wrapNone/>
                      <wp:docPr id="1290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44945" cy="10094595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291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2" name="Line 3"/>
                              <wps:cNvCnPr/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3" name="Line 4"/>
                              <wps:cNvCnPr/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4" name="Line 5"/>
                              <wps:cNvCnPr/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5" name="Line 6"/>
                              <wps:cNvCnPr/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6" name="Line 7"/>
                              <wps:cNvCnPr/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7" name="Line 8"/>
                              <wps:cNvCnPr/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8" name="Line 9"/>
                              <wps:cNvCnPr/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9" name="Line 10"/>
                              <wps:cNvCnPr/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0" name="Line 11"/>
                              <wps:cNvCnPr/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1" name="Line 12"/>
                              <wps:cNvCnPr/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535"/>
                                  <a:ext cx="1000" cy="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2787EFF" w14:textId="77777777" w:rsidR="00C453A0" w:rsidRPr="00542326" w:rsidRDefault="00C453A0" w:rsidP="00265C77">
                                    <w:pPr>
                                      <w:pStyle w:val="a8"/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Изм</w:t>
                                    </w:r>
                                    <w:r w:rsidRPr="00542326"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" y="19625"/>
                                  <a:ext cx="1686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33ACC47E" w14:textId="77777777" w:rsidR="00C453A0" w:rsidRPr="00EB45AA" w:rsidRDefault="00C453A0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Кол.</w:t>
                                    </w:r>
                                    <w:r w:rsidRPr="00EB45AA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  <w:t>уч.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5FAF709" w14:textId="77777777" w:rsidR="00C453A0" w:rsidRPr="00EB45AA" w:rsidRDefault="00C453A0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7E3BEE8" w14:textId="77777777" w:rsidR="00C453A0" w:rsidRPr="00EB45AA" w:rsidRDefault="00C453A0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№док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71F8B52" w14:textId="77777777" w:rsidR="00C453A0" w:rsidRPr="00EB45AA" w:rsidRDefault="00C453A0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05" y="18912"/>
                                  <a:ext cx="1001" cy="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203095BE" w14:textId="77777777" w:rsidR="00C453A0" w:rsidRPr="00EB45AA" w:rsidRDefault="00C453A0" w:rsidP="00265C77">
                                    <w:pPr>
                                      <w:pStyle w:val="a8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2ED6269" w14:textId="3B5D2FB8" w:rsidR="00C453A0" w:rsidRPr="00542326" w:rsidRDefault="00C453A0" w:rsidP="00265C77">
                                    <w:pPr>
                                      <w:jc w:val="center"/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</w:pPr>
                                    <w:r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30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7E4F516" w14:textId="77777777" w:rsidR="00C453A0" w:rsidRPr="00FE178E" w:rsidRDefault="00C453A0" w:rsidP="00265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  <w:t>ППТ ОЧ</w:t>
                                    </w:r>
                                  </w:p>
                                  <w:p w14:paraId="559B4DDF" w14:textId="77777777" w:rsidR="00C453A0" w:rsidRPr="00EB45AA" w:rsidRDefault="00C453A0" w:rsidP="00265C77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FC4472" id="_x0000_s1187" style="position:absolute;left:0;text-align:left;margin-left:-5.75pt;margin-top:-80.55pt;width:515.35pt;height:794.85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">
                      <v:rect id="Rectangle 2" o:spid="_x0000_s11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" filled="f" strokeweight="2pt"/>
                      <v:line id="Line 3" o:spid="_x0000_s11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fBC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" strokeweight="2pt"/>
                      <v:line id="Line 4" o:spid="_x0000_s11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XZ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A0BVXZwgAAAN0AAAAPAAAA&#10;AAAAAAAAAAAAAAcCAABkcnMvZG93bnJldi54bWxQSwUGAAAAAAMAAwC3AAAA9gIAAAAA&#10;" strokeweight="2pt"/>
                      <v:line id="Line 5" o:spid="_x0000_s11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2t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C77M2twgAAAN0AAAAPAAAA&#10;AAAAAAAAAAAAAAcCAABkcnMvZG93bnJldi54bWxQSwUGAAAAAAMAAwC3AAAA9gIAAAAA&#10;" strokeweight="2pt"/>
                      <v:line id="Line 6" o:spid="_x0000_s11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Gg2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J&#10;fL8JJ8jVBwAA//8DAFBLAQItABQABgAIAAAAIQDb4fbL7gAAAIUBAAATAAAAAAAAAAAAAAAAAAAA&#10;AABbQ29udGVudF9UeXBlc10ueG1sUEsBAi0AFAAGAAgAAAAhAFr0LFu/AAAAFQEAAAsAAAAAAAAA&#10;AAAAAAAAHwEAAF9yZWxzLy5yZWxzUEsBAi0AFAAGAAgAAAAhANSgaDa+AAAA3QAAAA8AAAAAAAAA&#10;AAAAAAAABwIAAGRycy9kb3ducmV2LnhtbFBLBQYAAAAAAwADALcAAADyAgAAAAA=&#10;" strokeweight="2pt"/>
                      <v:line id="Line 7" o:spid="_x0000_s11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vZB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p&#10;fL8JJ8jVBwAA//8DAFBLAQItABQABgAIAAAAIQDb4fbL7gAAAIUBAAATAAAAAAAAAAAAAAAAAAAA&#10;AABbQ29udGVudF9UeXBlc10ueG1sUEsBAi0AFAAGAAgAAAAhAFr0LFu/AAAAFQEAAAsAAAAAAAAA&#10;AAAAAAAAHwEAAF9yZWxzLy5yZWxzUEsBAi0AFAAGAAgAAAAhACRy9kG+AAAA3QAAAA8AAAAAAAAA&#10;AAAAAAAABwIAAGRycy9kb3ducmV2LnhtbFBLBQYAAAAAAwADALcAAADyAgAAAAA=&#10;" strokeweight="2pt"/>
                      <v:line id="Line 8" o:spid="_x0000_s11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lPa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" strokeweight="2pt"/>
                      <v:line id="Line 9" o:spid="_x0000_s11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" strokeweight="2pt"/>
                      <v:line id="Line 10" o:spid="_x0000_s11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" strokeweight="1pt"/>
                      <v:line id="Line 11" o:spid="_x0000_s11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" strokeweight="2pt"/>
                      <v:line id="Line 12" o:spid="_x0000_s11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" strokeweight="1pt"/>
                      <v:rect id="Rectangle 13" o:spid="_x0000_s11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oku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Sk8v0knyM0DAAD//wMAUEsBAi0AFAAGAAgAAAAhANvh9svuAAAAhQEAABMAAAAAAAAAAAAAAAAA&#10;AAAAAFtDb250ZW50X1R5cGVzXS54bWxQSwECLQAUAAYACAAAACEAWvQsW78AAAAVAQAACwAAAAAA&#10;AAAAAAAAAAAfAQAAX3JlbHMvLnJlbHNQSwECLQAUAAYACAAAACEAYu6JLsAAAADd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12787EFF" w14:textId="77777777" w:rsidR="00C453A0" w:rsidRPr="00542326" w:rsidRDefault="00C453A0" w:rsidP="00265C7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4" o:spid="_x0000_s12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33ACC47E" w14:textId="77777777" w:rsidR="00C453A0" w:rsidRPr="00EB45AA" w:rsidRDefault="00C453A0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v:textbox>
                      </v:rect>
                      <v:rect id="Rectangle 15" o:spid="_x0000_s12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05FAF709" w14:textId="77777777" w:rsidR="00C453A0" w:rsidRPr="00EB45AA" w:rsidRDefault="00C453A0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6" o:spid="_x0000_s12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07E3BEE8" w14:textId="77777777" w:rsidR="00C453A0" w:rsidRPr="00EB45AA" w:rsidRDefault="00C453A0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v:textbox>
                      </v:rect>
                      <v:rect id="Rectangle 17" o:spid="_x0000_s12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471F8B52" w14:textId="77777777" w:rsidR="00C453A0" w:rsidRPr="00EB45AA" w:rsidRDefault="00C453A0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8" o:spid="_x0000_s12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203095BE" w14:textId="77777777" w:rsidR="00C453A0" w:rsidRPr="00EB45AA" w:rsidRDefault="00C453A0" w:rsidP="00265C7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v:textbox>
                      </v:rect>
                      <v:rect id="Rectangle 19" o:spid="_x0000_s12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" filled="f" stroked="f" strokeweight=".25pt">
                        <v:textbox inset="1pt,1pt,1pt,1pt">
                          <w:txbxContent>
                            <w:p w14:paraId="02ED6269" w14:textId="3B5D2FB8" w:rsidR="00C453A0" w:rsidRPr="00542326" w:rsidRDefault="00C453A0" w:rsidP="00265C77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20" o:spid="_x0000_s12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67E4F516" w14:textId="77777777" w:rsidR="00C453A0" w:rsidRPr="00FE178E" w:rsidRDefault="00C453A0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59B4DDF" w14:textId="77777777" w:rsidR="00C453A0" w:rsidRPr="00EB45AA" w:rsidRDefault="00C453A0" w:rsidP="00265C7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Застройка</w:t>
            </w:r>
          </w:p>
        </w:tc>
      </w:tr>
      <w:tr w:rsidR="00FF51F5" w:rsidRPr="00FF51F5" w14:paraId="5195D3EE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E213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6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16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3F21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AAA1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E0E031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2B99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7A21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0D0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3CA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D4F8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612457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5E8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 Транспортное обслуживание</w:t>
            </w:r>
          </w:p>
        </w:tc>
      </w:tr>
      <w:tr w:rsidR="00FF51F5" w:rsidRPr="00FF51F5" w14:paraId="1D567AC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E1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2D5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459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349F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8CE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3E76F6C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81A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A6D6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32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617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16A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51F5" w:rsidRPr="00FF51F5" w14:paraId="4A25C53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2E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DB2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20F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C8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DBC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9F8F780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48EA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 Инженерно-техническое обеспечение</w:t>
            </w:r>
          </w:p>
        </w:tc>
      </w:tr>
      <w:tr w:rsidR="00FF51F5" w:rsidRPr="00FF51F5" w14:paraId="4EA2F6CD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AFB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942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Водопотребление*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7D3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/сут.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EF2D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3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14664BFA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F70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E9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Водоотведение*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520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/сут.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E8AF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5651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59A3F539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7489" w14:textId="77777777" w:rsidR="00265C77" w:rsidRPr="00FF51F5" w:rsidRDefault="00265C77" w:rsidP="00265C77">
            <w:pPr>
              <w:tabs>
                <w:tab w:val="left" w:pos="136"/>
                <w:tab w:val="left" w:pos="185"/>
              </w:tabs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86E1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Электропотребление**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612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кВт/час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89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EAF7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36,35</w:t>
            </w:r>
          </w:p>
        </w:tc>
      </w:tr>
      <w:tr w:rsidR="00FF51F5" w:rsidRPr="00FF51F5" w14:paraId="42354672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705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6AE8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Газоснабжение ***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40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CB8A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2780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5,67</w:t>
            </w:r>
          </w:p>
        </w:tc>
      </w:tr>
    </w:tbl>
    <w:p w14:paraId="10553ED5" w14:textId="77777777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t>* при расчете использованы Нормативы потребления коммунальных услуг по холодному водоснабжению, горячему водоснабжению, водоотведению на территории Волгоградской области, утвержденные постановлением комитета тарифного регулирования Волгоградской области  от 30.12. 2014 г. №  57/9.</w:t>
      </w:r>
    </w:p>
    <w:p w14:paraId="1FA43F0C" w14:textId="41F2D010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** при расчете использованы Местные нормативы градостроительного проектирования </w:t>
      </w:r>
      <w:r w:rsidR="008C2EE4">
        <w:rPr>
          <w:rFonts w:ascii="Times New Roman" w:hAnsi="Times New Roman"/>
          <w:color w:val="000000" w:themeColor="text1"/>
          <w:sz w:val="18"/>
          <w:szCs w:val="18"/>
        </w:rPr>
        <w:t>Городищенского городского</w:t>
      </w: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 поселения Городищенского муниципального района Волгоградской области (ред. 31.10.2017)</w:t>
      </w:r>
    </w:p>
    <w:p w14:paraId="36F0A1CC" w14:textId="77777777" w:rsidR="00265C77" w:rsidRDefault="00265C77" w:rsidP="00EC6596">
      <w:pPr>
        <w:ind w:left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 при расчете использован Приказ комитета тарифного регулирования Волгоградской области от 15 апреля 2015 г. N 12/3 "Об утверждении нормативов потребления коммунальных услуг по газоснабжению".</w:t>
      </w:r>
    </w:p>
    <w:p w14:paraId="2F9DB0FE" w14:textId="4F9BD3D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19E712" w14:textId="04C277D5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7BD523" w14:textId="30AC606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FA39B6" w14:textId="77777777" w:rsidR="00265C77" w:rsidRPr="00FA0185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7DE0DEE" w14:textId="40EDBA3C" w:rsidR="0040553B" w:rsidRDefault="007553F7" w:rsidP="001E65E3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 wp14:anchorId="3A201206" wp14:editId="4B98D344">
                <wp:simplePos x="0" y="0"/>
                <wp:positionH relativeFrom="page">
                  <wp:posOffset>608330</wp:posOffset>
                </wp:positionH>
                <wp:positionV relativeFrom="page">
                  <wp:posOffset>300990</wp:posOffset>
                </wp:positionV>
                <wp:extent cx="6621145" cy="10161270"/>
                <wp:effectExtent l="0" t="0" r="8255" b="1143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2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3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4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5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86108" w14:textId="77777777" w:rsidR="00C453A0" w:rsidRPr="00542326" w:rsidRDefault="00C453A0" w:rsidP="001009F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DF0CEF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0F84D0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A5AD1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44991B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AEADD3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166D10" w14:textId="6FD843F8" w:rsidR="00C453A0" w:rsidRPr="00542326" w:rsidRDefault="00C453A0" w:rsidP="001009F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62D1C" w14:textId="77777777" w:rsidR="00C453A0" w:rsidRPr="00FE178E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3DD4A42" w14:textId="77777777" w:rsidR="00C453A0" w:rsidRPr="00EB45AA" w:rsidRDefault="00C453A0" w:rsidP="001009F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01206" id="_x0000_s1207" style="position:absolute;margin-left:47.9pt;margin-top:23.7pt;width:521.35pt;height:800.1pt;z-index:251655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">
                <v:rect id="Rectangle 2" o:spid="_x0000_s12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    <v:line id="Line 3" o:spid="_x0000_s12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4" o:spid="_x0000_s12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<v:line id="Line 5" o:spid="_x0000_s12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6" o:spid="_x0000_s12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  <v:line id="Line 7" o:spid="_x0000_s12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  <v:line id="Line 8" o:spid="_x0000_s12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2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10" o:spid="_x0000_s12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    <v:line id="Line 11" o:spid="_x0000_s12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12" o:spid="_x0000_s12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    <v:rect id="Rectangle 13" o:spid="_x0000_s12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    <v:textbox inset="1pt,1pt,1pt,1pt">
                    <w:txbxContent>
                      <w:p w14:paraId="5B986108" w14:textId="77777777" w:rsidR="00C453A0" w:rsidRPr="00542326" w:rsidRDefault="00C453A0" w:rsidP="001009F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    <v:textbox inset="1pt,1pt,1pt,1pt">
                    <w:txbxContent>
                      <w:p w14:paraId="51DF0CEF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</w:p>
                    </w:txbxContent>
                  </v:textbox>
                </v:rect>
                <v:rect id="Rectangle 15" o:spid="_x0000_s12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    <v:textbox inset="1pt,1pt,1pt,1pt">
                    <w:txbxContent>
                      <w:p w14:paraId="1C0F84D0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784A5AD1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0844991B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35AEADD3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3F166D10" w14:textId="6FD843F8" w:rsidR="00C453A0" w:rsidRPr="00542326" w:rsidRDefault="00C453A0" w:rsidP="001009F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1D662D1C" w14:textId="77777777" w:rsidR="00C453A0" w:rsidRPr="00FE178E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3DD4A42" w14:textId="77777777" w:rsidR="00C453A0" w:rsidRPr="00EB45AA" w:rsidRDefault="00C453A0" w:rsidP="001009F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CC94564" w14:textId="572B78E2" w:rsidR="002170CE" w:rsidRDefault="002170CE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2A44CCD" w14:textId="36EA481A" w:rsidR="00A20FB3" w:rsidRDefault="00A20FB3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4DCEDF4" w14:textId="3AA181AF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60F8DA75" w14:textId="45E1AA12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7D466022" w14:textId="0FE2F243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1074BC33" w14:textId="6964AB6B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6111F3B" w14:textId="77777777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077F6AE" w14:textId="4E9BFBF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  <w:r w:rsidR="00AB1506">
        <w:rPr>
          <w:rFonts w:ascii="Times New Roman" w:hAnsi="Times New Roman"/>
          <w:b/>
          <w:sz w:val="28"/>
          <w:szCs w:val="28"/>
        </w:rPr>
        <w:t xml:space="preserve"> 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8950E" w14:textId="77777777" w:rsidR="00492125" w:rsidRDefault="00492125" w:rsidP="00BB1239">
      <w:pPr>
        <w:spacing w:after="0" w:line="240" w:lineRule="auto"/>
      </w:pPr>
      <w:r>
        <w:separator/>
      </w:r>
    </w:p>
  </w:endnote>
  <w:endnote w:type="continuationSeparator" w:id="0">
    <w:p w14:paraId="60966C5D" w14:textId="77777777" w:rsidR="00492125" w:rsidRDefault="00492125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50570" w14:textId="77777777" w:rsidR="00492125" w:rsidRDefault="00492125" w:rsidP="00BB1239">
      <w:pPr>
        <w:spacing w:after="0" w:line="240" w:lineRule="auto"/>
      </w:pPr>
      <w:r>
        <w:separator/>
      </w:r>
    </w:p>
  </w:footnote>
  <w:footnote w:type="continuationSeparator" w:id="0">
    <w:p w14:paraId="6069925D" w14:textId="77777777" w:rsidR="00492125" w:rsidRDefault="00492125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 w15:restartNumberingAfterBreak="0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2D34C7"/>
    <w:multiLevelType w:val="hybridMultilevel"/>
    <w:tmpl w:val="AECC49B2"/>
    <w:lvl w:ilvl="0" w:tplc="772EA69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2C0E3DF1"/>
    <w:multiLevelType w:val="hybridMultilevel"/>
    <w:tmpl w:val="2D546D32"/>
    <w:lvl w:ilvl="0" w:tplc="C46E2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8" w15:restartNumberingAfterBreak="0">
    <w:nsid w:val="2FF808AC"/>
    <w:multiLevelType w:val="hybridMultilevel"/>
    <w:tmpl w:val="D60E63DA"/>
    <w:lvl w:ilvl="0" w:tplc="1652A956">
      <w:start w:val="1"/>
      <w:numFmt w:val="decimal"/>
      <w:lvlText w:val="%1)"/>
      <w:lvlJc w:val="left"/>
      <w:pPr>
        <w:ind w:left="951" w:hanging="52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1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7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2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23"/>
  </w:num>
  <w:num w:numId="5">
    <w:abstractNumId w:val="24"/>
  </w:num>
  <w:num w:numId="6">
    <w:abstractNumId w:val="21"/>
  </w:num>
  <w:num w:numId="7">
    <w:abstractNumId w:val="6"/>
  </w:num>
  <w:num w:numId="8">
    <w:abstractNumId w:val="30"/>
  </w:num>
  <w:num w:numId="9">
    <w:abstractNumId w:val="29"/>
  </w:num>
  <w:num w:numId="10">
    <w:abstractNumId w:val="7"/>
  </w:num>
  <w:num w:numId="11">
    <w:abstractNumId w:val="31"/>
  </w:num>
  <w:num w:numId="12">
    <w:abstractNumId w:val="27"/>
  </w:num>
  <w:num w:numId="13">
    <w:abstractNumId w:val="33"/>
  </w:num>
  <w:num w:numId="14">
    <w:abstractNumId w:val="5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3"/>
  </w:num>
  <w:num w:numId="20">
    <w:abstractNumId w:val="17"/>
  </w:num>
  <w:num w:numId="21">
    <w:abstractNumId w:val="0"/>
  </w:num>
  <w:num w:numId="22">
    <w:abstractNumId w:val="8"/>
  </w:num>
  <w:num w:numId="23">
    <w:abstractNumId w:val="22"/>
  </w:num>
  <w:num w:numId="24">
    <w:abstractNumId w:val="14"/>
  </w:num>
  <w:num w:numId="25">
    <w:abstractNumId w:val="20"/>
  </w:num>
  <w:num w:numId="26">
    <w:abstractNumId w:val="15"/>
  </w:num>
  <w:num w:numId="27">
    <w:abstractNumId w:val="32"/>
  </w:num>
  <w:num w:numId="28">
    <w:abstractNumId w:val="25"/>
  </w:num>
  <w:num w:numId="29">
    <w:abstractNumId w:val="4"/>
  </w:num>
  <w:num w:numId="30">
    <w:abstractNumId w:val="26"/>
  </w:num>
  <w:num w:numId="31">
    <w:abstractNumId w:val="3"/>
  </w:num>
  <w:num w:numId="32">
    <w:abstractNumId w:val="16"/>
  </w:num>
  <w:num w:numId="33">
    <w:abstractNumId w:val="18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F0"/>
    <w:rsid w:val="00016471"/>
    <w:rsid w:val="00023ACC"/>
    <w:rsid w:val="00030093"/>
    <w:rsid w:val="00031F37"/>
    <w:rsid w:val="00042413"/>
    <w:rsid w:val="00052821"/>
    <w:rsid w:val="0005503B"/>
    <w:rsid w:val="0006096B"/>
    <w:rsid w:val="00077D2A"/>
    <w:rsid w:val="00077D4D"/>
    <w:rsid w:val="00084C8C"/>
    <w:rsid w:val="00085411"/>
    <w:rsid w:val="000C55B7"/>
    <w:rsid w:val="000C67E1"/>
    <w:rsid w:val="000E7CA5"/>
    <w:rsid w:val="000F5932"/>
    <w:rsid w:val="001009FE"/>
    <w:rsid w:val="0010532C"/>
    <w:rsid w:val="001127B3"/>
    <w:rsid w:val="00124DB9"/>
    <w:rsid w:val="00144874"/>
    <w:rsid w:val="0016019C"/>
    <w:rsid w:val="001635F7"/>
    <w:rsid w:val="0016743A"/>
    <w:rsid w:val="00171015"/>
    <w:rsid w:val="00187124"/>
    <w:rsid w:val="00191580"/>
    <w:rsid w:val="001A41A8"/>
    <w:rsid w:val="001B1314"/>
    <w:rsid w:val="001B59C4"/>
    <w:rsid w:val="001C6E0C"/>
    <w:rsid w:val="001E525E"/>
    <w:rsid w:val="001E65E3"/>
    <w:rsid w:val="001F0BB4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53EE4"/>
    <w:rsid w:val="00265C77"/>
    <w:rsid w:val="00273845"/>
    <w:rsid w:val="0028286C"/>
    <w:rsid w:val="002A4267"/>
    <w:rsid w:val="002A53EA"/>
    <w:rsid w:val="002A5FFE"/>
    <w:rsid w:val="002A6BB1"/>
    <w:rsid w:val="002B3FCC"/>
    <w:rsid w:val="002B74F5"/>
    <w:rsid w:val="002C2A46"/>
    <w:rsid w:val="002C2C30"/>
    <w:rsid w:val="002C4510"/>
    <w:rsid w:val="002D22D2"/>
    <w:rsid w:val="002D775A"/>
    <w:rsid w:val="003165D2"/>
    <w:rsid w:val="003207A4"/>
    <w:rsid w:val="00323A4E"/>
    <w:rsid w:val="00326C21"/>
    <w:rsid w:val="00331AD3"/>
    <w:rsid w:val="003438D2"/>
    <w:rsid w:val="00354D73"/>
    <w:rsid w:val="00355DF6"/>
    <w:rsid w:val="00367CFD"/>
    <w:rsid w:val="00380429"/>
    <w:rsid w:val="00390B4F"/>
    <w:rsid w:val="00396DB7"/>
    <w:rsid w:val="003A6BE7"/>
    <w:rsid w:val="003B73FE"/>
    <w:rsid w:val="003B7773"/>
    <w:rsid w:val="003C7804"/>
    <w:rsid w:val="003E20DD"/>
    <w:rsid w:val="003F5F94"/>
    <w:rsid w:val="003F6D09"/>
    <w:rsid w:val="0040553B"/>
    <w:rsid w:val="00416B2A"/>
    <w:rsid w:val="00423490"/>
    <w:rsid w:val="00450D24"/>
    <w:rsid w:val="004631DA"/>
    <w:rsid w:val="004662A9"/>
    <w:rsid w:val="00492125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36055"/>
    <w:rsid w:val="00561985"/>
    <w:rsid w:val="00580F10"/>
    <w:rsid w:val="005A1701"/>
    <w:rsid w:val="005B673B"/>
    <w:rsid w:val="005D36CC"/>
    <w:rsid w:val="005F243C"/>
    <w:rsid w:val="00615CDE"/>
    <w:rsid w:val="00620F47"/>
    <w:rsid w:val="00631021"/>
    <w:rsid w:val="006363E2"/>
    <w:rsid w:val="00637724"/>
    <w:rsid w:val="00651C54"/>
    <w:rsid w:val="00654436"/>
    <w:rsid w:val="006606EA"/>
    <w:rsid w:val="00661760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34847"/>
    <w:rsid w:val="007434DF"/>
    <w:rsid w:val="00744190"/>
    <w:rsid w:val="00751BA1"/>
    <w:rsid w:val="0075464F"/>
    <w:rsid w:val="007546F8"/>
    <w:rsid w:val="0075501D"/>
    <w:rsid w:val="007553F7"/>
    <w:rsid w:val="00765817"/>
    <w:rsid w:val="007718FE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35BAD"/>
    <w:rsid w:val="00845979"/>
    <w:rsid w:val="0085374D"/>
    <w:rsid w:val="008605F0"/>
    <w:rsid w:val="00860CB0"/>
    <w:rsid w:val="00885C75"/>
    <w:rsid w:val="00887BE7"/>
    <w:rsid w:val="00892E9B"/>
    <w:rsid w:val="008B7E2B"/>
    <w:rsid w:val="008C267F"/>
    <w:rsid w:val="008C2EE4"/>
    <w:rsid w:val="008C301B"/>
    <w:rsid w:val="008C4AD7"/>
    <w:rsid w:val="008D1543"/>
    <w:rsid w:val="008D30F6"/>
    <w:rsid w:val="008E1960"/>
    <w:rsid w:val="008E5C88"/>
    <w:rsid w:val="008E5FD5"/>
    <w:rsid w:val="00922E3D"/>
    <w:rsid w:val="00932DFF"/>
    <w:rsid w:val="009374C7"/>
    <w:rsid w:val="00946ACC"/>
    <w:rsid w:val="009516D2"/>
    <w:rsid w:val="00953985"/>
    <w:rsid w:val="00953CE0"/>
    <w:rsid w:val="00956BD7"/>
    <w:rsid w:val="0098134A"/>
    <w:rsid w:val="009853BA"/>
    <w:rsid w:val="00997CDF"/>
    <w:rsid w:val="009B683C"/>
    <w:rsid w:val="009C3B10"/>
    <w:rsid w:val="009E204A"/>
    <w:rsid w:val="009E601C"/>
    <w:rsid w:val="00A04AA9"/>
    <w:rsid w:val="00A17321"/>
    <w:rsid w:val="00A20FB3"/>
    <w:rsid w:val="00A53717"/>
    <w:rsid w:val="00A55520"/>
    <w:rsid w:val="00A621B4"/>
    <w:rsid w:val="00A72131"/>
    <w:rsid w:val="00A85BA3"/>
    <w:rsid w:val="00A91A86"/>
    <w:rsid w:val="00A933D6"/>
    <w:rsid w:val="00A939FB"/>
    <w:rsid w:val="00AA64CB"/>
    <w:rsid w:val="00AB1506"/>
    <w:rsid w:val="00AD0982"/>
    <w:rsid w:val="00AD47B8"/>
    <w:rsid w:val="00AD5AA4"/>
    <w:rsid w:val="00AE1B55"/>
    <w:rsid w:val="00AE74C7"/>
    <w:rsid w:val="00AF3143"/>
    <w:rsid w:val="00AF68AF"/>
    <w:rsid w:val="00B01F8E"/>
    <w:rsid w:val="00B0628A"/>
    <w:rsid w:val="00B078AF"/>
    <w:rsid w:val="00B2168C"/>
    <w:rsid w:val="00B23286"/>
    <w:rsid w:val="00B30301"/>
    <w:rsid w:val="00B31C51"/>
    <w:rsid w:val="00B40CAA"/>
    <w:rsid w:val="00B50D1C"/>
    <w:rsid w:val="00B61E37"/>
    <w:rsid w:val="00B81816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453A0"/>
    <w:rsid w:val="00C56EDA"/>
    <w:rsid w:val="00C64A53"/>
    <w:rsid w:val="00C72E03"/>
    <w:rsid w:val="00C80C90"/>
    <w:rsid w:val="00C83417"/>
    <w:rsid w:val="00C905A6"/>
    <w:rsid w:val="00C92423"/>
    <w:rsid w:val="00CA294A"/>
    <w:rsid w:val="00CA7484"/>
    <w:rsid w:val="00CB13AD"/>
    <w:rsid w:val="00CB2921"/>
    <w:rsid w:val="00CC0761"/>
    <w:rsid w:val="00CC74B0"/>
    <w:rsid w:val="00CD6B3C"/>
    <w:rsid w:val="00CE0BBD"/>
    <w:rsid w:val="00CE381E"/>
    <w:rsid w:val="00CE50E1"/>
    <w:rsid w:val="00CE58DE"/>
    <w:rsid w:val="00CF5224"/>
    <w:rsid w:val="00D37114"/>
    <w:rsid w:val="00D475D8"/>
    <w:rsid w:val="00D6170B"/>
    <w:rsid w:val="00D742CA"/>
    <w:rsid w:val="00D769E4"/>
    <w:rsid w:val="00D80B7C"/>
    <w:rsid w:val="00D83438"/>
    <w:rsid w:val="00D860C9"/>
    <w:rsid w:val="00D916B5"/>
    <w:rsid w:val="00DA7BB5"/>
    <w:rsid w:val="00DB7990"/>
    <w:rsid w:val="00DC5223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C6596"/>
    <w:rsid w:val="00ED5D56"/>
    <w:rsid w:val="00EE6F15"/>
    <w:rsid w:val="00F019E3"/>
    <w:rsid w:val="00F026F1"/>
    <w:rsid w:val="00F05F62"/>
    <w:rsid w:val="00F20E4E"/>
    <w:rsid w:val="00F26BBF"/>
    <w:rsid w:val="00F300D7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95842"/>
    <w:rsid w:val="00FA0185"/>
    <w:rsid w:val="00FB0C5B"/>
    <w:rsid w:val="00FB117C"/>
    <w:rsid w:val="00FD2F89"/>
    <w:rsid w:val="00FD4115"/>
    <w:rsid w:val="00FE1124"/>
    <w:rsid w:val="00FE178E"/>
    <w:rsid w:val="00FE5B62"/>
    <w:rsid w:val="00FF30CB"/>
    <w:rsid w:val="00FF51F5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0E4E"/>
  <w15:docId w15:val="{5C4C1042-0F66-45A4-99A7-08F42D1F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0295-2934-4014-B125-32CFE14E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231</TotalTime>
  <Pages>11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Лариса</cp:lastModifiedBy>
  <cp:revision>15</cp:revision>
  <cp:lastPrinted>2018-10-11T19:42:00Z</cp:lastPrinted>
  <dcterms:created xsi:type="dcterms:W3CDTF">2023-11-05T11:02:00Z</dcterms:created>
  <dcterms:modified xsi:type="dcterms:W3CDTF">2023-11-18T21:52:00Z</dcterms:modified>
</cp:coreProperties>
</file>